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D8F034" w14:textId="37547694" w:rsidR="00953BCB" w:rsidRPr="00655E9C" w:rsidRDefault="00767292" w:rsidP="006B1416">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b w:val="0"/>
          <w:sz w:val="26"/>
          <w:szCs w:val="2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605D7818" w:rsidR="00747727" w:rsidRPr="00655E9C" w:rsidRDefault="00261ED6" w:rsidP="002F4010">
      <w:pPr>
        <w:jc w:val="center"/>
        <w:rPr>
          <w:b/>
          <w:sz w:val="26"/>
          <w:szCs w:val="26"/>
        </w:rPr>
      </w:pPr>
      <w:r w:rsidRPr="00655E9C">
        <w:rPr>
          <w:b/>
          <w:sz w:val="26"/>
          <w:szCs w:val="26"/>
        </w:rPr>
        <w:t>TÖÖVÕTU</w:t>
      </w:r>
      <w:r w:rsidR="00936F7B">
        <w:rPr>
          <w:b/>
          <w:sz w:val="26"/>
          <w:szCs w:val="26"/>
        </w:rPr>
        <w:t xml:space="preserve"> RAAM</w:t>
      </w:r>
      <w:r w:rsidRPr="00655E9C">
        <w:rPr>
          <w:b/>
          <w:sz w:val="26"/>
          <w:szCs w:val="26"/>
        </w:rPr>
        <w:t>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58727FD3" w:rsidR="00591519" w:rsidRPr="00655E9C" w:rsidRDefault="00591519" w:rsidP="00591519">
      <w:pPr>
        <w:jc w:val="both"/>
      </w:pPr>
      <w:r w:rsidRPr="00655E9C">
        <w:rPr>
          <w:bCs/>
        </w:rPr>
        <w:t>Riigimetsa Majandamise Keskus,</w:t>
      </w:r>
      <w:r w:rsidR="00F14369" w:rsidRPr="00F14369">
        <w:t xml:space="preserve"> </w:t>
      </w:r>
      <w:r w:rsidR="00F14369" w:rsidRPr="00F14369">
        <w:rPr>
          <w:bCs/>
        </w:rPr>
        <w:t>registrikood 70004459, aadress Mõisa/3, Sagadi küla, Haljala vald, 45403 Lääne-Viru maakond</w:t>
      </w:r>
      <w:r w:rsidR="00F14369">
        <w:rPr>
          <w:bCs/>
        </w:rPr>
        <w:t>,</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55FD801"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001F6AF9">
        <w:t xml:space="preserve">registrikood </w:t>
      </w:r>
      <w:r w:rsidR="001F6AF9">
        <w:rPr>
          <w:rFonts w:eastAsia="Calibri"/>
        </w:rPr>
        <w:fldChar w:fldCharType="begin"/>
      </w:r>
      <w:r w:rsidR="001F6AF9">
        <w:rPr>
          <w:rFonts w:eastAsia="Calibri"/>
        </w:rPr>
        <w:instrText xml:space="preserve"> MACROBUTTON  AcceptAllChangesInDoc "[Sisesta registrikood]" </w:instrText>
      </w:r>
      <w:r w:rsidR="001F6AF9">
        <w:rPr>
          <w:rFonts w:eastAsia="Calibri"/>
        </w:rPr>
        <w:fldChar w:fldCharType="end"/>
      </w:r>
      <w:r w:rsidR="001F6AF9">
        <w:t xml:space="preserve">, aadress </w:t>
      </w:r>
      <w:r w:rsidR="001F6AF9">
        <w:rPr>
          <w:rFonts w:eastAsia="Calibri"/>
        </w:rPr>
        <w:fldChar w:fldCharType="begin"/>
      </w:r>
      <w:r w:rsidR="001F6AF9">
        <w:rPr>
          <w:rFonts w:eastAsia="Calibri"/>
        </w:rPr>
        <w:instrText xml:space="preserve"> MACROBUTTON  AcceptAllChangesInDoc "[Sisesta ettevõtte aadress]" </w:instrText>
      </w:r>
      <w:r w:rsidR="001F6AF9">
        <w:rPr>
          <w:rFonts w:eastAsia="Calibri"/>
        </w:rPr>
        <w:fldChar w:fldCharType="end"/>
      </w:r>
      <w:r w:rsidR="001F6AF9">
        <w:rPr>
          <w:rFonts w:eastAsia="Calibri"/>
        </w:rPr>
        <w:t xml:space="preserve">, </w:t>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1CF2ADD5" w:rsidR="006A781F" w:rsidRPr="00655E9C" w:rsidRDefault="00591519" w:rsidP="00EC526A">
      <w:pPr>
        <w:jc w:val="both"/>
      </w:pPr>
      <w:r w:rsidRPr="00655E9C">
        <w:t xml:space="preserve">sõlmisid käesoleva lepingu, edaspidi </w:t>
      </w:r>
      <w:r w:rsidRPr="00655E9C">
        <w:rPr>
          <w:b/>
          <w:bCs/>
        </w:rPr>
        <w:t xml:space="preserve">leping, </w:t>
      </w:r>
      <w:r w:rsidR="00467F3A" w:rsidRPr="00467F3A">
        <w:rPr>
          <w:bCs/>
        </w:rPr>
        <w:t xml:space="preserve">dünaamilise hankesüsteemiriigihanke 1-47/3150 „Raie- ja kokkuveoteenus“ (viitenumber 287243) piiratud hankemenetluse __________/____ „__________“ (viitenumber </w:t>
      </w:r>
      <w:r w:rsidR="2850AD3C" w:rsidRPr="1818C794">
        <w:t>______, edaspidi riigihange</w:t>
      </w:r>
      <w:r w:rsidRPr="00655E9C">
        <w:t xml:space="preserve">) tulemusena </w:t>
      </w:r>
      <w:r w:rsidR="00E6614E" w:rsidRPr="00655E9C">
        <w:t xml:space="preserve">töövõtja </w:t>
      </w:r>
      <w:r w:rsidR="00E73B45" w:rsidRPr="00E73B45">
        <w:t xml:space="preserve">poolt riigihankes </w:t>
      </w:r>
      <w:r w:rsidR="00E6614E" w:rsidRPr="00655E9C">
        <w:t xml:space="preserve">pakkumuse nr </w:t>
      </w:r>
      <w:r w:rsidR="001A0D6E" w:rsidRPr="00655E9C">
        <w:t xml:space="preserve">[Sisesta pakkumuse nr] </w:t>
      </w:r>
      <w:r w:rsidR="00E6614E" w:rsidRPr="00655E9C">
        <w:t>esitamise ja sellele tellija poolt nõustumuse andmise teel</w:t>
      </w:r>
      <w:r w:rsidR="004548C3" w:rsidRPr="004548C3">
        <w:t xml:space="preserve"> alljärgnevas:</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bookmarkStart w:id="0" w:name="_Ref210142602"/>
      <w:r w:rsidRPr="00655E9C">
        <w:rPr>
          <w:b/>
        </w:rPr>
        <w:t>Raie- ja kokkuveoteenus</w:t>
      </w:r>
      <w:bookmarkEnd w:id="0"/>
    </w:p>
    <w:p w14:paraId="27C8934F" w14:textId="77777777" w:rsidR="00410CB4" w:rsidRPr="00655E9C" w:rsidRDefault="00410CB4" w:rsidP="00824FAA">
      <w:pPr>
        <w:numPr>
          <w:ilvl w:val="2"/>
          <w:numId w:val="1"/>
        </w:numPr>
        <w:jc w:val="both"/>
        <w:outlineLvl w:val="0"/>
      </w:pPr>
      <w:r w:rsidRPr="00655E9C">
        <w:t xml:space="preserve">kokkuveotee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 xml:space="preserve">puude langetamine </w:t>
      </w:r>
      <w:r>
        <w:t>(tüvemahuga alates 0,03 m</w:t>
      </w:r>
      <w:r w:rsidRPr="64DDD1FC">
        <w:rPr>
          <w:vertAlign w:val="superscript"/>
        </w:rPr>
        <w:t>3</w:t>
      </w:r>
      <w:r>
        <w:t>),</w:t>
      </w:r>
      <w:r w:rsidRPr="00655E9C">
        <w:t xml:space="preserve">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imine ja järkamine;</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ümarpuidu, raidmete ja tüveste kokkuvedu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RMKle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2F5A11F7" w:rsidR="00410CB4" w:rsidRDefault="00410CB4" w:rsidP="00824FAA">
      <w:pPr>
        <w:numPr>
          <w:ilvl w:val="2"/>
          <w:numId w:val="1"/>
        </w:numPr>
        <w:jc w:val="both"/>
        <w:outlineLvl w:val="0"/>
      </w:pPr>
      <w:r w:rsidRPr="00655E9C">
        <w:t xml:space="preserve">hankija </w:t>
      </w:r>
      <w:r w:rsidR="00C140E7">
        <w:t>nõudmisel</w:t>
      </w:r>
      <w:r w:rsidRPr="00655E9C">
        <w:t xml:space="preserve"> energiapuidu kat</w:t>
      </w:r>
      <w:r w:rsidR="00C072D4" w:rsidRPr="00655E9C">
        <w:t>mine spetsiaalse kattepaberiga;</w:t>
      </w:r>
    </w:p>
    <w:p w14:paraId="28AEDFDD" w14:textId="38CFDFF5" w:rsidR="000C65BA" w:rsidRPr="00655E9C" w:rsidRDefault="000C65BA" w:rsidP="000C65BA">
      <w:pPr>
        <w:numPr>
          <w:ilvl w:val="2"/>
          <w:numId w:val="1"/>
        </w:numPr>
        <w:jc w:val="both"/>
        <w:outlineLvl w:val="0"/>
      </w:pPr>
      <w:r w:rsidRPr="00655E9C">
        <w:t>hankija nõudmisel vegetatsiooniperioodil kändude juurepessu leviku tõkestamiseks biotõrje preparaadiga ROTSTOP</w:t>
      </w:r>
      <w:r w:rsidRPr="00655E9C">
        <w:rPr>
          <w:vertAlign w:val="superscript"/>
        </w:rPr>
        <w:t xml:space="preserve">® </w:t>
      </w:r>
      <w:r w:rsidRPr="00655E9C">
        <w:t>töötlemine</w:t>
      </w:r>
      <w:r>
        <w:t>;</w:t>
      </w:r>
    </w:p>
    <w:p w14:paraId="3B69D635" w14:textId="61259513" w:rsidR="00C140E7" w:rsidRPr="00C140E7" w:rsidRDefault="00C140E7" w:rsidP="00824FAA">
      <w:pPr>
        <w:numPr>
          <w:ilvl w:val="2"/>
          <w:numId w:val="1"/>
        </w:numPr>
        <w:jc w:val="both"/>
        <w:outlineLvl w:val="0"/>
      </w:pPr>
      <w:r>
        <w:t>hankija nõudmisel ümarpuidu sorteerimine vahelaoplatsil;</w:t>
      </w:r>
    </w:p>
    <w:p w14:paraId="5A2F65BF" w14:textId="0C743263" w:rsidR="00410CB4" w:rsidRPr="00655E9C" w:rsidRDefault="00410CB4" w:rsidP="00824FAA">
      <w:pPr>
        <w:numPr>
          <w:ilvl w:val="2"/>
          <w:numId w:val="1"/>
        </w:numPr>
        <w:jc w:val="both"/>
        <w:outlineLvl w:val="0"/>
      </w:pPr>
      <w:r w:rsidRPr="00655E9C">
        <w:t xml:space="preserve">kokkuveo lõpul vahelaoplatsi puhastamine </w:t>
      </w:r>
      <w:r w:rsidR="00736697">
        <w:t>raiejäätmetest</w:t>
      </w:r>
      <w:r w:rsidRPr="00655E9C">
        <w:t>, puu koorest jms</w:t>
      </w:r>
      <w:r w:rsidR="000C65BA">
        <w:t>;</w:t>
      </w:r>
    </w:p>
    <w:p w14:paraId="5AFB9A1D" w14:textId="356E998F" w:rsidR="00F7272C" w:rsidRPr="00F7272C" w:rsidRDefault="00F7272C" w:rsidP="00F7272C">
      <w:pPr>
        <w:pStyle w:val="ListParagraph"/>
        <w:numPr>
          <w:ilvl w:val="2"/>
          <w:numId w:val="1"/>
        </w:numPr>
      </w:pPr>
      <w:r>
        <w:t>hankija</w:t>
      </w:r>
      <w:r w:rsidRPr="00F7272C">
        <w:t xml:space="preserve"> nõudel raielangil seemnete varumiseks tingimuste loomine;</w:t>
      </w:r>
    </w:p>
    <w:p w14:paraId="7A280749" w14:textId="5EB11752"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t xml:space="preserve">Tööajagraafik </w:t>
      </w:r>
      <w:r w:rsidRPr="00655E9C">
        <w:t xml:space="preserve">– raie- ja kokkuveomahu ajaline (kalendrikuu) ja mahuline jagunemine. </w:t>
      </w:r>
    </w:p>
    <w:p w14:paraId="73C659E7" w14:textId="3B00DAAD"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w:t>
      </w:r>
      <w:r w:rsidR="0072342F">
        <w:t>baashinnaraamistikule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Kinnitatud harvester </w:t>
      </w:r>
      <w:r w:rsidRPr="00655E9C">
        <w:t>– RMK poolt kontrollitud ja aktsepteeritud riist- ning tarkvaraga varustatud harvester, millel viiakse läbi kontrollmõõtmisi vastavalt RMKs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tüvesed,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AS Olerex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6DD51E43" w14:textId="77777777" w:rsidR="00C251B7" w:rsidRPr="00C251B7" w:rsidRDefault="00C251B7" w:rsidP="00C251B7">
      <w:pPr>
        <w:numPr>
          <w:ilvl w:val="1"/>
          <w:numId w:val="1"/>
        </w:numPr>
        <w:tabs>
          <w:tab w:val="num" w:pos="720"/>
        </w:tabs>
        <w:ind w:left="720" w:hanging="720"/>
        <w:jc w:val="both"/>
        <w:outlineLvl w:val="0"/>
        <w:rPr>
          <w:b/>
        </w:rPr>
      </w:pPr>
      <w:r w:rsidRPr="00C251B7">
        <w:rPr>
          <w:b/>
        </w:rPr>
        <w:t xml:space="preserve">Metsamajanduse keskmine palk </w:t>
      </w:r>
      <w:r w:rsidRPr="00C251B7">
        <w:rPr>
          <w:bCs/>
        </w:rPr>
        <w:t>- statistikaameti poolt esitatud metsamajanduse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5554D3" w:rsidR="002D2C47" w:rsidRDefault="002960DF" w:rsidP="009E6E96">
      <w:pPr>
        <w:numPr>
          <w:ilvl w:val="1"/>
          <w:numId w:val="1"/>
        </w:numPr>
        <w:tabs>
          <w:tab w:val="num" w:pos="720"/>
        </w:tabs>
        <w:ind w:left="720" w:hanging="720"/>
        <w:jc w:val="both"/>
        <w:outlineLvl w:val="0"/>
      </w:pPr>
      <w:r w:rsidRPr="6C7B9230">
        <w:rPr>
          <w:b/>
          <w:bCs/>
        </w:rPr>
        <w:t>Baas</w:t>
      </w:r>
      <w:r w:rsidR="00AA1189" w:rsidRPr="6C7B9230">
        <w:rPr>
          <w:b/>
          <w:bCs/>
        </w:rPr>
        <w:t>h</w:t>
      </w:r>
      <w:r w:rsidR="002D2C47" w:rsidRPr="6C7B9230">
        <w:rPr>
          <w:b/>
          <w:bCs/>
        </w:rPr>
        <w:t>innaraamistik</w:t>
      </w:r>
      <w:r w:rsidR="002D2C47" w:rsidRPr="00655E9C">
        <w:rPr>
          <w:b/>
        </w:rPr>
        <w:t xml:space="preserve"> </w:t>
      </w:r>
      <w:r w:rsidR="005A3985" w:rsidRPr="00655E9C">
        <w:rPr>
          <w:b/>
        </w:rPr>
        <w:t>–</w:t>
      </w:r>
      <w:r w:rsidR="002D2C47"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ja kokkuveoteenuste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9661A4">
        <w:t>.</w:t>
      </w:r>
      <w:r w:rsidR="00F424F4">
        <w:t xml:space="preserve"> </w:t>
      </w:r>
      <w:r w:rsidR="009661A4">
        <w:t>B</w:t>
      </w:r>
      <w:r w:rsidR="00F424F4">
        <w:t>aash</w:t>
      </w:r>
      <w:r w:rsidR="007A244A">
        <w:t xml:space="preserve">innaraamistik </w:t>
      </w:r>
      <w:r w:rsidR="009661A4">
        <w:t xml:space="preserve">on hinnaraamistike </w:t>
      </w:r>
      <w:r w:rsidR="007A244A" w:rsidRPr="00655E9C">
        <w:t>1,000 tase</w:t>
      </w:r>
      <w:r w:rsidR="007A244A">
        <w:t>.</w:t>
      </w:r>
    </w:p>
    <w:p w14:paraId="4687BD87" w14:textId="308870BB" w:rsidR="002960DF" w:rsidRDefault="1077F3CB" w:rsidP="002960DF">
      <w:pPr>
        <w:numPr>
          <w:ilvl w:val="1"/>
          <w:numId w:val="1"/>
        </w:numPr>
        <w:tabs>
          <w:tab w:val="num" w:pos="720"/>
        </w:tabs>
        <w:ind w:left="720" w:hanging="720"/>
        <w:jc w:val="both"/>
        <w:outlineLvl w:val="0"/>
      </w:pPr>
      <w:r w:rsidRPr="14DD7946">
        <w:rPr>
          <w:b/>
          <w:bCs/>
        </w:rPr>
        <w:t>H</w:t>
      </w:r>
      <w:r w:rsidR="002960DF" w:rsidRPr="14DD7946">
        <w:rPr>
          <w:b/>
          <w:bCs/>
        </w:rPr>
        <w:t>innaraamistik</w:t>
      </w:r>
      <w:r w:rsidR="002960DF" w:rsidRPr="00655E9C">
        <w:rPr>
          <w:b/>
        </w:rPr>
        <w:t xml:space="preserve"> –</w:t>
      </w:r>
      <w:r w:rsidR="002960DF" w:rsidRPr="00655E9C">
        <w:t xml:space="preserve"> </w:t>
      </w:r>
      <w:r w:rsidR="000A6869">
        <w:t xml:space="preserve">baashinnaraamistiku ja </w:t>
      </w:r>
      <w:r w:rsidR="001C6EE4">
        <w:t xml:space="preserve">pakkuja </w:t>
      </w:r>
      <w:r w:rsidR="000A6869">
        <w:t>pakutud koefitsiendi korrutamisel tekkiv hinnaraamistik</w:t>
      </w:r>
      <w:r w:rsidR="002960DF"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tm metsamaterjali raieks või kokkuveoks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715BEFE2" w:rsidR="11E55A21" w:rsidRDefault="11E55A21" w:rsidP="004058E0">
      <w:pPr>
        <w:numPr>
          <w:ilvl w:val="1"/>
          <w:numId w:val="1"/>
        </w:numPr>
        <w:tabs>
          <w:tab w:val="clear" w:pos="846"/>
        </w:tabs>
        <w:ind w:left="709" w:hanging="709"/>
        <w:jc w:val="both"/>
        <w:outlineLvl w:val="0"/>
      </w:pPr>
      <w:r>
        <w:t xml:space="preserve">Lepingu lahutamatuteks osadeks on </w:t>
      </w:r>
      <w:r w:rsidR="008B2CF9" w:rsidRPr="008B2CF9">
        <w:t xml:space="preserve">dünaamilise hankesüsteemi ja </w:t>
      </w:r>
      <w:r>
        <w:t>riigihanke alusdokumendid (edaspidi hanke alusdokumendid), tehniline kirjeldus, töövõtja pakkumus, pooltevahelised kirjalikud teated ning lepingu muudatused ja lisad.</w:t>
      </w:r>
    </w:p>
    <w:p w14:paraId="0D1AB18D" w14:textId="7D691C21" w:rsidR="00740872" w:rsidRDefault="00EA5364" w:rsidP="00740872">
      <w:pPr>
        <w:pStyle w:val="ListParagraph"/>
        <w:numPr>
          <w:ilvl w:val="1"/>
          <w:numId w:val="1"/>
        </w:numPr>
        <w:tabs>
          <w:tab w:val="clear" w:pos="846"/>
          <w:tab w:val="num" w:pos="709"/>
        </w:tabs>
        <w:ind w:hanging="846"/>
        <w:jc w:val="both"/>
      </w:pPr>
      <w:r w:rsidRPr="00EA5364">
        <w:t>Leping koosneb alljärgnevatest dokumentidest:</w:t>
      </w:r>
    </w:p>
    <w:p w14:paraId="6493EA32" w14:textId="77777777" w:rsidR="008162EB" w:rsidRPr="008162EB" w:rsidRDefault="008162EB" w:rsidP="008162EB">
      <w:pPr>
        <w:pStyle w:val="ListParagraph"/>
        <w:numPr>
          <w:ilvl w:val="2"/>
          <w:numId w:val="1"/>
        </w:numPr>
      </w:pPr>
      <w:r w:rsidRPr="008162EB">
        <w:t>Töövõtulepingu (raamlepingu) tingimused;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41581467" w:rsidR="00410CB4" w:rsidRDefault="00410CB4" w:rsidP="00561243">
      <w:pPr>
        <w:pStyle w:val="ListParagraph"/>
        <w:numPr>
          <w:ilvl w:val="2"/>
          <w:numId w:val="1"/>
        </w:numPr>
        <w:jc w:val="both"/>
        <w:outlineLvl w:val="0"/>
      </w:pPr>
      <w:r>
        <w:t xml:space="preserve">Lisa 2/1 – </w:t>
      </w:r>
      <w:r w:rsidR="0AD0C0B7">
        <w:t>H</w:t>
      </w:r>
      <w:r w:rsidR="000D32E9">
        <w:t>innaraamistiku vorm</w:t>
      </w:r>
    </w:p>
    <w:p w14:paraId="2F26430B" w14:textId="7FB498C2" w:rsidR="008F5B4F" w:rsidRPr="00655E9C" w:rsidRDefault="00454366" w:rsidP="00561243">
      <w:pPr>
        <w:pStyle w:val="ListParagraph"/>
        <w:numPr>
          <w:ilvl w:val="2"/>
          <w:numId w:val="1"/>
        </w:numPr>
        <w:jc w:val="both"/>
        <w:outlineLvl w:val="0"/>
      </w:pPr>
      <w:r w:rsidRPr="00454366">
        <w:t>Lisa 3/1 – Keskmised kütuse- ja ajakulud raiel ja kokkuveol</w:t>
      </w:r>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02947A89" w:rsidR="00410CB4" w:rsidRPr="00655E9C" w:rsidRDefault="00410CB4" w:rsidP="00561243">
      <w:pPr>
        <w:pStyle w:val="ListParagraph"/>
        <w:numPr>
          <w:ilvl w:val="2"/>
          <w:numId w:val="1"/>
        </w:numPr>
        <w:jc w:val="both"/>
        <w:outlineLvl w:val="0"/>
      </w:pPr>
      <w:r w:rsidRPr="00655E9C">
        <w:t xml:space="preserve">Lisa </w:t>
      </w:r>
      <w:r w:rsidR="00B30A4E">
        <w:t>7</w:t>
      </w:r>
      <w:r w:rsidRPr="00655E9C">
        <w:t>/1 –</w:t>
      </w:r>
      <w:r w:rsidR="08F6696E">
        <w:t>Baashinnaraamistik</w:t>
      </w:r>
      <w:r w:rsidRPr="00655E9C">
        <w:t xml:space="preserve"> terminid ning mõisted</w:t>
      </w:r>
      <w:r w:rsidR="00136575">
        <w:t>;</w:t>
      </w:r>
    </w:p>
    <w:p w14:paraId="7B2E121F" w14:textId="06D1D91F" w:rsidR="00524C27" w:rsidRPr="00655E9C" w:rsidRDefault="00E75A80" w:rsidP="00561243">
      <w:pPr>
        <w:pStyle w:val="ListParagraph"/>
        <w:numPr>
          <w:ilvl w:val="2"/>
          <w:numId w:val="1"/>
        </w:numPr>
        <w:jc w:val="both"/>
        <w:outlineLvl w:val="0"/>
      </w:pPr>
      <w:r>
        <w:t>Lisa 8</w:t>
      </w:r>
      <w:r w:rsidR="00524C27">
        <w:t>/1 – RMK energiapuidu varumise, ladustamise ja mahu määramise juhend</w:t>
      </w:r>
      <w:r w:rsidR="00055834">
        <w:t>;</w:t>
      </w:r>
    </w:p>
    <w:p w14:paraId="317A18FD" w14:textId="110A78D3" w:rsidR="00C928E2" w:rsidRDefault="00407B91" w:rsidP="00561243">
      <w:pPr>
        <w:pStyle w:val="ListParagraph"/>
        <w:numPr>
          <w:ilvl w:val="2"/>
          <w:numId w:val="1"/>
        </w:numPr>
        <w:jc w:val="both"/>
        <w:outlineLvl w:val="0"/>
      </w:pPr>
      <w:r w:rsidRPr="00655E9C">
        <w:t xml:space="preserve">Lisa </w:t>
      </w:r>
      <w:r w:rsidR="009A2C51">
        <w:t>9</w:t>
      </w:r>
      <w:r w:rsidRPr="00655E9C">
        <w:t xml:space="preserve">/1 </w:t>
      </w:r>
      <w:r w:rsidR="00013DFB" w:rsidRPr="00013DFB">
        <w:t>–</w:t>
      </w:r>
      <w:r w:rsidRPr="00655E9C">
        <w:t xml:space="preserve"> RMK säilikpuude juhend</w:t>
      </w:r>
      <w:r w:rsidR="00537653">
        <w:t>;</w:t>
      </w:r>
    </w:p>
    <w:p w14:paraId="429B00BC" w14:textId="42B08841" w:rsidR="00705692" w:rsidRPr="00655E9C" w:rsidRDefault="003802F4" w:rsidP="00561243">
      <w:pPr>
        <w:pStyle w:val="ListParagraph"/>
        <w:numPr>
          <w:ilvl w:val="2"/>
          <w:numId w:val="1"/>
        </w:numPr>
        <w:jc w:val="both"/>
        <w:outlineLvl w:val="0"/>
      </w:pPr>
      <w:r w:rsidRPr="00E139A0">
        <w:t xml:space="preserve">Lisa </w:t>
      </w:r>
      <w:r w:rsidR="009A2C51">
        <w:t>10</w:t>
      </w:r>
      <w:r w:rsidRPr="00E139A0">
        <w:t>/1 – RMK nõuded isikukaitsevahendite kasutamiseks;</w:t>
      </w:r>
    </w:p>
    <w:p w14:paraId="66665ADE" w14:textId="3E3F9A3F" w:rsidR="00847503" w:rsidRDefault="00847503" w:rsidP="00561243">
      <w:pPr>
        <w:pStyle w:val="ListParagraph"/>
        <w:numPr>
          <w:ilvl w:val="2"/>
          <w:numId w:val="1"/>
        </w:numPr>
        <w:jc w:val="both"/>
        <w:outlineLvl w:val="0"/>
      </w:pPr>
      <w:r w:rsidRPr="00655E9C">
        <w:t xml:space="preserve">Lisa </w:t>
      </w:r>
      <w:r w:rsidR="009A2C51">
        <w:t>11</w:t>
      </w:r>
      <w:r w:rsidRPr="00655E9C">
        <w:t>/1 – RMK nõuded tehnikale</w:t>
      </w:r>
      <w:r w:rsidR="001312D5" w:rsidRPr="00655E9C">
        <w:t xml:space="preserve"> ja operaatoritele</w:t>
      </w:r>
      <w:r w:rsidR="00537653">
        <w:t>;</w:t>
      </w:r>
    </w:p>
    <w:p w14:paraId="7F8CB418" w14:textId="7D206C58" w:rsidR="00516745" w:rsidRPr="00E139A0" w:rsidRDefault="00516745" w:rsidP="00561243">
      <w:pPr>
        <w:pStyle w:val="ListParagraph"/>
        <w:numPr>
          <w:ilvl w:val="2"/>
          <w:numId w:val="1"/>
        </w:numPr>
        <w:jc w:val="both"/>
        <w:outlineLvl w:val="0"/>
      </w:pPr>
      <w:r>
        <w:lastRenderedPageBreak/>
        <w:t xml:space="preserve">Lisa </w:t>
      </w:r>
      <w:r w:rsidR="009A2C51">
        <w:t>12</w:t>
      </w:r>
      <w:r>
        <w:t>/1 – Metsateede kasutamise hea tava</w:t>
      </w:r>
      <w:r w:rsidR="003E55A2">
        <w:t>.</w:t>
      </w:r>
    </w:p>
    <w:p w14:paraId="341D60C7" w14:textId="77777777" w:rsidR="00410CB4" w:rsidRPr="00655E9C" w:rsidRDefault="00410CB4" w:rsidP="00824FAA">
      <w:pPr>
        <w:jc w:val="both"/>
        <w:outlineLvl w:val="0"/>
      </w:pPr>
    </w:p>
    <w:p w14:paraId="661674FA" w14:textId="77777777" w:rsidR="00C212CB" w:rsidRPr="00655E9C" w:rsidRDefault="00410CB4" w:rsidP="00C212CB">
      <w:pPr>
        <w:numPr>
          <w:ilvl w:val="0"/>
          <w:numId w:val="1"/>
        </w:numPr>
        <w:jc w:val="both"/>
        <w:outlineLvl w:val="0"/>
        <w:rPr>
          <w:b/>
        </w:rPr>
      </w:pPr>
      <w:r w:rsidRPr="00655E9C">
        <w:rPr>
          <w:b/>
        </w:rPr>
        <w:t xml:space="preserve">Lepingu </w:t>
      </w:r>
      <w:r w:rsidR="00C212CB" w:rsidRPr="00655E9C">
        <w:rPr>
          <w:b/>
        </w:rPr>
        <w:t xml:space="preserve">objekt ja </w:t>
      </w:r>
      <w:r w:rsidRPr="00655E9C">
        <w:rPr>
          <w:b/>
        </w:rPr>
        <w:t>maht</w:t>
      </w:r>
    </w:p>
    <w:p w14:paraId="6BD006E2" w14:textId="4B0D69FB" w:rsidR="0099562D" w:rsidRPr="00052067" w:rsidRDefault="00C212CB" w:rsidP="0099562D">
      <w:pPr>
        <w:numPr>
          <w:ilvl w:val="1"/>
          <w:numId w:val="1"/>
        </w:numPr>
        <w:tabs>
          <w:tab w:val="num" w:pos="720"/>
        </w:tabs>
        <w:ind w:left="720" w:hanging="720"/>
        <w:jc w:val="both"/>
        <w:outlineLvl w:val="0"/>
      </w:pPr>
      <w:r w:rsidRPr="00655E9C">
        <w:t xml:space="preserve">Lepingu </w:t>
      </w:r>
      <w:r w:rsidR="00503C7F" w:rsidRPr="00655E9C">
        <w:t>alusel tellija tellib</w:t>
      </w:r>
      <w:r w:rsidRPr="00655E9C">
        <w:t xml:space="preserve"> </w:t>
      </w:r>
      <w:r w:rsidR="00457159" w:rsidRPr="00655E9C">
        <w:t xml:space="preserve">ja töövõtja kohustub </w:t>
      </w:r>
      <w:r w:rsidR="003E55A2">
        <w:t>teostama</w:t>
      </w:r>
      <w:r w:rsidR="003D28ED" w:rsidRPr="00655E9C">
        <w:t xml:space="preserve"> </w:t>
      </w:r>
      <w:r w:rsidR="00DC6910" w:rsidRPr="00655E9C">
        <w:t xml:space="preserve">lepingu punktis </w:t>
      </w:r>
      <w:r w:rsidR="000576A2">
        <w:fldChar w:fldCharType="begin"/>
      </w:r>
      <w:r w:rsidR="000576A2">
        <w:instrText xml:space="preserve"> REF _Ref210142602 \r \h </w:instrText>
      </w:r>
      <w:r w:rsidR="000576A2">
        <w:fldChar w:fldCharType="separate"/>
      </w:r>
      <w:r w:rsidR="000576A2">
        <w:t>1.1</w:t>
      </w:r>
      <w:r w:rsidR="000576A2">
        <w:fldChar w:fldCharType="end"/>
      </w:r>
      <w:r w:rsidRPr="00655E9C">
        <w:t xml:space="preserve"> nimetatud </w:t>
      </w:r>
      <w:r w:rsidR="00457159" w:rsidRPr="00655E9C">
        <w:t>raie- ja kokkuveo</w:t>
      </w:r>
      <w:r w:rsidR="003E55A2">
        <w:t>töid</w:t>
      </w:r>
      <w:r w:rsidR="00503C7F" w:rsidRPr="00655E9C">
        <w:t xml:space="preserve"> </w:t>
      </w:r>
      <w:r w:rsidR="009A7A20" w:rsidRPr="0099562D">
        <w:t xml:space="preserve">(Sisestada regioon, piirkond või muul viisil määratletav ala või asukoht vastavalt </w:t>
      </w:r>
      <w:r w:rsidR="002A2145" w:rsidRPr="0099562D">
        <w:t xml:space="preserve">riigihanke </w:t>
      </w:r>
      <w:r w:rsidR="00A3197A" w:rsidRPr="0099562D">
        <w:t>alusdokumentidele</w:t>
      </w:r>
      <w:r w:rsidR="009A7A20" w:rsidRPr="0099562D">
        <w:t>)</w:t>
      </w:r>
      <w:r w:rsidR="00602736" w:rsidRPr="00655E9C">
        <w:t xml:space="preserve"> </w:t>
      </w:r>
      <w:r w:rsidRPr="00655E9C">
        <w:t>töövõtja tööjõu ja tehniliste vahenditega</w:t>
      </w:r>
      <w:r w:rsidR="00275864">
        <w:t>,</w:t>
      </w:r>
      <w:r w:rsidR="002F3BF6">
        <w:t xml:space="preserve"> </w:t>
      </w:r>
      <w:r w:rsidR="002F3BF6" w:rsidRPr="002F3BF6">
        <w:t>riigihanke alusdokumentide</w:t>
      </w:r>
      <w:r w:rsidR="002F3BF6">
        <w:t>s</w:t>
      </w:r>
      <w:r w:rsidR="00D44E19">
        <w:t xml:space="preserve"> kirjeldatud tehnika ja tööjõuga</w:t>
      </w:r>
      <w:r w:rsidR="003D28ED" w:rsidRPr="00655E9C">
        <w:t xml:space="preserve">. Teenuse osutamise piirkonna määratlemine lepingus tähendab eelkõige, et tavaoludes ning hanke läbiviimise ajal ettenähtavalt kavandatakse enamik selle </w:t>
      </w:r>
      <w:r w:rsidR="00020C4F">
        <w:t>raam</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r w:rsidR="009A7A20" w:rsidRPr="00655E9C">
        <w:t xml:space="preserve">harvesteride, </w:t>
      </w:r>
      <w:r w:rsidR="00620885" w:rsidRPr="00655E9C">
        <w:t>forvarderide</w:t>
      </w:r>
      <w:r w:rsidR="009A7A20" w:rsidRPr="00655E9C">
        <w:t>, muu tehnika ja/või raietöölistega</w:t>
      </w:r>
      <w:r w:rsidR="00620885" w:rsidRPr="00655E9C">
        <w:t xml:space="preserve">, </w:t>
      </w:r>
      <w:r w:rsidR="00020C4F">
        <w:t>kuid</w:t>
      </w:r>
      <w:r w:rsidR="00620885" w:rsidRPr="00655E9C">
        <w:t xml:space="preserve"> nõuetele </w:t>
      </w:r>
      <w:r w:rsidR="009A7A20" w:rsidRPr="00655E9C">
        <w:t>vastavat tehnikat ja/või raietöölisi</w:t>
      </w:r>
      <w:r w:rsidR="00620885" w:rsidRPr="00655E9C">
        <w:t xml:space="preserve"> võib kasutada ka rohkem.</w:t>
      </w:r>
    </w:p>
    <w:p w14:paraId="26A4F1DB" w14:textId="77777777" w:rsidR="0099562D" w:rsidRPr="00052067" w:rsidRDefault="0099562D" w:rsidP="0099562D">
      <w:pPr>
        <w:numPr>
          <w:ilvl w:val="1"/>
          <w:numId w:val="1"/>
        </w:numPr>
        <w:tabs>
          <w:tab w:val="num" w:pos="720"/>
        </w:tabs>
        <w:ind w:left="720" w:hanging="720"/>
        <w:jc w:val="both"/>
        <w:outlineLvl w:val="0"/>
      </w:pPr>
      <w:r w:rsidRPr="00052067">
        <w:t>Hanke alusdokumentides toodud tellitava tööde mahud on indikatiivsed.</w:t>
      </w:r>
    </w:p>
    <w:p w14:paraId="17324A87" w14:textId="718B562A" w:rsidR="00C602F4" w:rsidRPr="00655E9C" w:rsidRDefault="00410CB4" w:rsidP="00B0016C">
      <w:pPr>
        <w:numPr>
          <w:ilvl w:val="1"/>
          <w:numId w:val="1"/>
        </w:numPr>
        <w:tabs>
          <w:tab w:val="num" w:pos="720"/>
        </w:tabs>
        <w:ind w:left="720" w:hanging="720"/>
        <w:jc w:val="both"/>
        <w:outlineLvl w:val="0"/>
      </w:pPr>
      <w:r w:rsidRPr="00655E9C">
        <w:t xml:space="preserve">Pooled </w:t>
      </w:r>
      <w:r w:rsidR="009220D7">
        <w:t>kinnitavad</w:t>
      </w:r>
      <w:r w:rsidRPr="00655E9C">
        <w:t xml:space="preserve">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51E3F3F5" w:rsidR="00620885" w:rsidRPr="00655E9C" w:rsidRDefault="005E25A3" w:rsidP="00B0016C">
      <w:pPr>
        <w:pStyle w:val="ListParagraph"/>
        <w:numPr>
          <w:ilvl w:val="1"/>
          <w:numId w:val="1"/>
        </w:numPr>
        <w:tabs>
          <w:tab w:val="num" w:pos="709"/>
        </w:tabs>
        <w:ind w:left="709" w:hanging="709"/>
        <w:jc w:val="both"/>
      </w:pPr>
      <w:r w:rsidRPr="00655E9C">
        <w:t>Lepingu</w:t>
      </w:r>
      <w:r w:rsidR="00A3711E">
        <w:t xml:space="preserve"> (raamlepingu)</w:t>
      </w:r>
      <w:r w:rsidRPr="00655E9C">
        <w:t xml:space="preserve"> </w:t>
      </w:r>
      <w:r w:rsidR="00A425AD">
        <w:t xml:space="preserve">eeldatav </w:t>
      </w:r>
      <w:r w:rsidRPr="00655E9C">
        <w:t xml:space="preserve">maht on </w:t>
      </w:r>
      <w:r w:rsidR="001A0D6E" w:rsidRPr="00655E9C">
        <w:t xml:space="preserve">[Sisesta maht] </w:t>
      </w:r>
      <w:r w:rsidRPr="00655E9C">
        <w:t xml:space="preserve">tm. </w:t>
      </w:r>
      <w:r w:rsidR="00620885" w:rsidRPr="00655E9C">
        <w:t xml:space="preserve">Hankija ei ole </w:t>
      </w:r>
      <w:r w:rsidR="00A3711E">
        <w:t>raamlepingu</w:t>
      </w:r>
      <w:r w:rsidR="00A3711E" w:rsidRPr="00655E9C">
        <w:t xml:space="preserve"> </w:t>
      </w:r>
      <w:r w:rsidR="00620885" w:rsidRPr="00655E9C">
        <w:t>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kokkuveoteenuse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496FBE37" w14:textId="067CDCE1" w:rsidR="00597C86" w:rsidRDefault="00C602F4" w:rsidP="00597C86">
      <w:pPr>
        <w:pStyle w:val="ListParagraph"/>
        <w:numPr>
          <w:ilvl w:val="1"/>
          <w:numId w:val="1"/>
        </w:numPr>
        <w:tabs>
          <w:tab w:val="num" w:pos="709"/>
        </w:tabs>
        <w:ind w:left="709" w:hanging="709"/>
        <w:jc w:val="both"/>
      </w:pPr>
      <w:r w:rsidRPr="00655E9C">
        <w:t>Tööajagraafikus tähtajaks kokku</w:t>
      </w:r>
      <w:r w:rsidR="00B67648">
        <w:t xml:space="preserve"> </w:t>
      </w:r>
      <w:r w:rsidRPr="00655E9C">
        <w:t xml:space="preserve">lepitud mahtusid ületavad mahud loetakse järgnevate tähtaegade kohustuste täitmiseks. Tellijal on lubatud tööd tellida raieperioodi jooksul kuni 20% vähem või rohkem. </w:t>
      </w:r>
    </w:p>
    <w:p w14:paraId="0F01B99D" w14:textId="694E0379" w:rsidR="00D000C4" w:rsidRDefault="00597C86" w:rsidP="00597C86">
      <w:pPr>
        <w:pStyle w:val="ListParagraph"/>
        <w:numPr>
          <w:ilvl w:val="1"/>
          <w:numId w:val="1"/>
        </w:numPr>
        <w:tabs>
          <w:tab w:val="num" w:pos="709"/>
        </w:tabs>
        <w:ind w:left="709" w:hanging="709"/>
        <w:jc w:val="both"/>
      </w:pPr>
      <w:r w:rsidRPr="00597C86">
        <w:t xml:space="preserve">Lepingu (raamlepingu) maksimaalne kogumaksumus on lepingu kehtivusaja jooksul selle alusel tellitava teenuse kogumaksumus. Lepingu maksimaalne võimalik kogumaksumus on kuni </w:t>
      </w:r>
      <w:r w:rsidRPr="00052067">
        <w:rPr>
          <w:b/>
          <w:bCs/>
        </w:rPr>
        <w:t>_____________</w:t>
      </w:r>
      <w:r w:rsidRPr="00597C86">
        <w:t xml:space="preserve"> eurot, millele lisandub käibemaks. Hankija ei ole kohustatud tellima teenust kogu nimetatud summa ulatuses.  </w:t>
      </w:r>
    </w:p>
    <w:p w14:paraId="12E3A540" w14:textId="77777777" w:rsidR="00597C86" w:rsidRPr="00655E9C" w:rsidRDefault="00597C86" w:rsidP="00597C86">
      <w:pPr>
        <w:pStyle w:val="ListParagraph"/>
        <w:ind w:left="709"/>
        <w:jc w:val="both"/>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65F84090" w:rsidR="00410CB4" w:rsidRPr="00655E9C" w:rsidRDefault="00CA1477" w:rsidP="00B24DC4">
      <w:pPr>
        <w:numPr>
          <w:ilvl w:val="1"/>
          <w:numId w:val="1"/>
        </w:numPr>
        <w:tabs>
          <w:tab w:val="num" w:pos="567"/>
        </w:tabs>
        <w:ind w:left="567" w:hanging="567"/>
        <w:jc w:val="both"/>
        <w:outlineLvl w:val="0"/>
      </w:pPr>
      <w:r>
        <w:t xml:space="preserve">Raie- ja kokkuveoteenuse hind </w:t>
      </w:r>
      <w:r w:rsidR="00370E24">
        <w:t>sätestatakse hinnaraamistikus, mis</w:t>
      </w:r>
      <w:r w:rsidR="00D97624" w:rsidRPr="00655E9C" w:rsidDel="00370E24">
        <w:t xml:space="preserve"> </w:t>
      </w:r>
      <w:r w:rsidR="00D97624" w:rsidRPr="00655E9C">
        <w:t>kujuneb t</w:t>
      </w:r>
      <w:r w:rsidR="00410CB4" w:rsidRPr="00655E9C">
        <w:t xml:space="preserve">öövõtja poolt hankes pakutud </w:t>
      </w:r>
      <w:r w:rsidR="00410CB4">
        <w:t>hinnakoefitsiendi</w:t>
      </w:r>
      <w:r w:rsidR="00410CB4" w:rsidRPr="00655E9C">
        <w:t xml:space="preserve"> korrutamisel kehtiva </w:t>
      </w:r>
      <w:r w:rsidR="00370E24" w:rsidRPr="00655E9C">
        <w:t xml:space="preserve"> </w:t>
      </w:r>
      <w:r w:rsidR="004E4754">
        <w:t>baas</w:t>
      </w:r>
      <w:r w:rsidR="00410CB4" w:rsidRPr="00655E9C">
        <w:t>hinnaraamistiku</w:t>
      </w:r>
      <w:r w:rsidR="004E4754">
        <w:t>ga</w:t>
      </w:r>
      <w:r w:rsidR="00410CB4" w:rsidRPr="00655E9C">
        <w:t xml:space="preserve">. </w:t>
      </w:r>
    </w:p>
    <w:p w14:paraId="4B8067D7" w14:textId="6944B673" w:rsidR="00410CB4" w:rsidRPr="00655E9C" w:rsidRDefault="00D97624" w:rsidP="009F55C4">
      <w:pPr>
        <w:numPr>
          <w:ilvl w:val="1"/>
          <w:numId w:val="1"/>
        </w:numPr>
        <w:tabs>
          <w:tab w:val="num" w:pos="567"/>
        </w:tabs>
        <w:ind w:left="567" w:hanging="567"/>
        <w:jc w:val="both"/>
        <w:outlineLvl w:val="0"/>
      </w:pPr>
      <w:r>
        <w:t xml:space="preserve">Tellija maksab töövõtjale tasu </w:t>
      </w:r>
      <w:r w:rsidR="00B94A60">
        <w:t>hinnaraamistiku alusel</w:t>
      </w:r>
      <w:r w:rsidR="00410CB4">
        <w:t xml:space="preserve">. </w:t>
      </w:r>
    </w:p>
    <w:p w14:paraId="181C70F5" w14:textId="77853858" w:rsidR="00410CB4" w:rsidRDefault="004F722C" w:rsidP="009F55C4">
      <w:pPr>
        <w:numPr>
          <w:ilvl w:val="1"/>
          <w:numId w:val="1"/>
        </w:numPr>
        <w:tabs>
          <w:tab w:val="num" w:pos="567"/>
        </w:tabs>
        <w:ind w:left="567" w:hanging="567"/>
        <w:jc w:val="both"/>
        <w:outlineLvl w:val="0"/>
      </w:pPr>
      <w:r>
        <w:t>Baash</w:t>
      </w:r>
      <w:r w:rsidR="005B7460">
        <w:t>innaraamistik</w:t>
      </w:r>
      <w:r w:rsidR="005B7460" w:rsidRPr="005B7460" w:rsidDel="004F722C">
        <w:t xml:space="preserve"> </w:t>
      </w:r>
      <w:r w:rsidR="005B7460" w:rsidRPr="005B7460">
        <w:t>koosneb kütuse- ja palgakomponendist.</w:t>
      </w:r>
    </w:p>
    <w:p w14:paraId="0CA7D726" w14:textId="5DFC6680" w:rsidR="00C61DA0" w:rsidRPr="00E139A0" w:rsidRDefault="006A7135" w:rsidP="00C61DA0">
      <w:pPr>
        <w:numPr>
          <w:ilvl w:val="1"/>
          <w:numId w:val="1"/>
        </w:numPr>
        <w:tabs>
          <w:tab w:val="num" w:pos="567"/>
        </w:tabs>
        <w:ind w:left="567" w:hanging="567"/>
        <w:jc w:val="both"/>
        <w:outlineLvl w:val="0"/>
      </w:pPr>
      <w:r w:rsidRPr="00B879A3">
        <w:t xml:space="preserve">Baashinnaraamistiku </w:t>
      </w:r>
      <w:r>
        <w:t>indekseeri</w:t>
      </w:r>
      <w:r w:rsidR="6E7D837D">
        <w:t>takse</w:t>
      </w:r>
      <w:r w:rsidRPr="00B879A3">
        <w:t xml:space="preserve"> üks kord kalendrikuus </w:t>
      </w:r>
      <w:r w:rsidR="5A82793A">
        <w:t>esimesel kalendripäeval</w:t>
      </w:r>
      <w:r w:rsidR="008D4574">
        <w:t xml:space="preserve"> </w:t>
      </w:r>
      <w:r w:rsidRPr="00B879A3">
        <w:t xml:space="preserve">järgnevatel </w:t>
      </w:r>
      <w:r>
        <w:t>alustel</w:t>
      </w:r>
      <w:r w:rsidR="00C61DA0" w:rsidRPr="00E139A0">
        <w:t>:</w:t>
      </w:r>
    </w:p>
    <w:p w14:paraId="1DF576EB" w14:textId="5A8FBCA0" w:rsidR="00C61DA0" w:rsidRPr="00E139A0" w:rsidRDefault="00C61DA0" w:rsidP="00C61DA0">
      <w:pPr>
        <w:numPr>
          <w:ilvl w:val="2"/>
          <w:numId w:val="1"/>
        </w:numPr>
        <w:tabs>
          <w:tab w:val="num" w:pos="1146"/>
        </w:tabs>
        <w:ind w:left="567" w:hanging="567"/>
        <w:jc w:val="both"/>
        <w:outlineLvl w:val="0"/>
      </w:pPr>
      <w:r w:rsidRPr="00E139A0">
        <w:t>Kütusekomponenti muudetakse üks kord kuus, võttes arvesse eelmise kalendrikuu viimase täisnädala viimasel tööpäeval kehtinud kütuse hinna;</w:t>
      </w:r>
    </w:p>
    <w:p w14:paraId="6CDFCBFE" w14:textId="4997A526" w:rsidR="00C61DA0" w:rsidRPr="00E139A0" w:rsidRDefault="00C61DA0" w:rsidP="00C61DA0">
      <w:pPr>
        <w:numPr>
          <w:ilvl w:val="2"/>
          <w:numId w:val="1"/>
        </w:numPr>
        <w:tabs>
          <w:tab w:val="num" w:pos="1146"/>
        </w:tabs>
        <w:ind w:left="567" w:hanging="567"/>
        <w:jc w:val="both"/>
        <w:outlineLvl w:val="0"/>
      </w:pPr>
      <w:bookmarkStart w:id="1" w:name="_Hlk98916913"/>
      <w:bookmarkStart w:id="2" w:name="_Hlk98916894"/>
      <w:r w:rsidRPr="00E139A0">
        <w:t>Diislikütuse hinna muutumisel (tõuseb või langeb) enam kui 0,01€/l</w:t>
      </w:r>
      <w:r w:rsidR="00E23279">
        <w:t xml:space="preserve"> </w:t>
      </w:r>
      <w:r w:rsidR="00E23279" w:rsidRPr="00B879A3">
        <w:t>võrreldes eelmise baashinnaraamistiku aluseks oleva diislikütuse hinnaga</w:t>
      </w:r>
      <w:r w:rsidRPr="00E139A0">
        <w:t xml:space="preserve">, muudetakse </w:t>
      </w:r>
      <w:r w:rsidR="00A03862">
        <w:t>baas</w:t>
      </w:r>
      <w:r>
        <w:t>hinnaraamistiku</w:t>
      </w:r>
      <w:r w:rsidRPr="00E139A0">
        <w:t xml:space="preserve"> järgneva kuu kütusekomponenti ühele tm kuluva kütuse koguse ja hinnamuudu korrutise võrra</w:t>
      </w:r>
      <w:bookmarkEnd w:id="1"/>
      <w:r w:rsidRPr="00E139A0">
        <w:t xml:space="preserve">; </w:t>
      </w:r>
    </w:p>
    <w:bookmarkEnd w:id="2"/>
    <w:p w14:paraId="60A1B912" w14:textId="78F80576"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w:t>
      </w:r>
      <w:r w:rsidR="000008E9">
        <w:t xml:space="preserve"> </w:t>
      </w:r>
      <w:r w:rsidR="000008E9" w:rsidRPr="00B879A3">
        <w:t xml:space="preserve">võrreldes eelmise </w:t>
      </w:r>
      <w:r w:rsidR="006062DF" w:rsidRPr="006062DF">
        <w:t>baashinnaraamistiku aluseks oleva</w:t>
      </w:r>
      <w:r w:rsidR="00001B53" w:rsidRPr="00B879A3">
        <w:t xml:space="preserve"> </w:t>
      </w:r>
      <w:r w:rsidR="232E0C26">
        <w:t>mootoribensiini 98</w:t>
      </w:r>
      <w:r w:rsidR="000008E9" w:rsidRPr="00B879A3">
        <w:t xml:space="preserve"> hinnaga</w:t>
      </w:r>
      <w:r w:rsidRPr="00E139A0">
        <w:t xml:space="preserve">, muudetakse </w:t>
      </w:r>
      <w:r w:rsidR="000571F2">
        <w:t>baas</w:t>
      </w:r>
      <w:r w:rsidRPr="00E139A0">
        <w:t>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lastRenderedPageBreak/>
        <w:t>Raie ja kokkuveo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075F020A" w:rsidR="001A1F4E" w:rsidRPr="00E139A0" w:rsidRDefault="001A1F4E" w:rsidP="001A1F4E">
      <w:pPr>
        <w:numPr>
          <w:ilvl w:val="1"/>
          <w:numId w:val="1"/>
        </w:numPr>
        <w:tabs>
          <w:tab w:val="num" w:pos="567"/>
        </w:tabs>
        <w:ind w:left="567" w:hanging="567"/>
        <w:jc w:val="both"/>
        <w:outlineLvl w:val="0"/>
      </w:pPr>
      <w:r w:rsidRPr="00E139A0">
        <w:t>Juhul, kui raie- ja kokkuveoteenuse harilik väärtus (kohalik keskmine turuhind</w:t>
      </w:r>
      <w:r w:rsidR="0064627A">
        <w:t xml:space="preserve">, </w:t>
      </w:r>
      <w:r w:rsidR="0064627A" w:rsidRPr="00B879A3">
        <w:t>sektorit oluliselt mõjutavate õigusaktide muutumine vmt.</w:t>
      </w:r>
      <w:r w:rsidRPr="00E139A0">
        <w:t xml:space="preserve">) oluliselt muutub, on RMK-l õigus muuta </w:t>
      </w:r>
      <w:r w:rsidR="00EA1A51">
        <w:t>baas</w:t>
      </w:r>
      <w:r w:rsidRPr="00E139A0">
        <w:t>hinnaraamistik</w:t>
      </w:r>
      <w:r w:rsidR="007145FD">
        <w:t>k</w:t>
      </w:r>
      <w:r w:rsidRPr="00E139A0">
        <w:t>u.</w:t>
      </w:r>
    </w:p>
    <w:p w14:paraId="3DD8D6FE" w14:textId="77777777" w:rsidR="001A1F4E" w:rsidRPr="00703A8C" w:rsidRDefault="001A1F4E" w:rsidP="001A1F4E">
      <w:pPr>
        <w:numPr>
          <w:ilvl w:val="1"/>
          <w:numId w:val="1"/>
        </w:numPr>
        <w:tabs>
          <w:tab w:val="num" w:pos="567"/>
        </w:tabs>
        <w:ind w:left="567" w:hanging="567"/>
        <w:jc w:val="both"/>
        <w:outlineLvl w:val="0"/>
      </w:pPr>
      <w:r>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2120770D" w14:textId="2C880F70" w:rsidR="000565CA" w:rsidRPr="00655E9C" w:rsidRDefault="000565CA" w:rsidP="00000E4A">
      <w:pPr>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kokkuvedu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Juhul, kui kinnitatud harvesteri poolt raiutud kogus ja raiemeeste poolt raiutud üksikpuude (alla 10% kogu raielangi raiemahust) kogused on täielikult raielangilt (metsalaost) kokkuveetud vahelattu, tasustatakse kokkuvedu kinnitatud harvesteri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harvesteri poolt raiutud kogus ja raiemeeste poolt raiutud üksikpuude (alla 10% kogu raielangi raiemahust) kogus on osaliselt raielangile (metsalattu) jäänud või </w:t>
      </w:r>
      <w:r w:rsidRPr="00E139A0">
        <w:rPr>
          <w:bCs/>
        </w:rPr>
        <w:t xml:space="preserve">kokkuveotee täiteks kasutatud </w:t>
      </w:r>
      <w:r w:rsidRPr="00E139A0">
        <w:t>ja seda kokku ei veeta, siis praaker hindab raielangile (metsalattu) jäänud koguse ja kokkuveotee täiteks kasutatud koguse ning kokkuveo tasustamise aluseks on kinnitatud harvesteri poolt mõõdetud koguse ja raiemeeste mõõtmisandmete koguste summa ja raielangile (metsalattu) jäänud koguse ja kokkuveotee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harvesterile, kuid harvesteri tehnilise rikke, valeandmete esitamise vmt tõttu ei ole harvesteri poolt mõõdetud kogus usaldusväärne või kui harvesteri operaator ei saada  tähtaegselt RMK nõuetele vastavat *.ktr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harvesterile või tasustamiseks raieobjektipõhise hinnaga, on tasustamise aluseks praakeri poolt vahelaos peale kokkuveo lõpetamist hinnatud kogus, võttes arvesse lepingus sätestatud erisusi raidmete ja laasimata tüveste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w:t>
      </w:r>
      <w:r w:rsidRPr="00E139A0">
        <w:rPr>
          <w:noProof/>
        </w:rPr>
        <w:lastRenderedPageBreak/>
        <w:t xml:space="preserve">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tüveste korral olenemata raie teostamise viisist on esialgse tasustamise aluseks praakeri poolt vahelaos hinnatud kogus ja lõpliku tasustamise aluseks võib olla nii praakeri poolt vahelaos hinnatud kogus kui ka raidmete ja laasimata tüveste hakkimistulemuste järgne kogus, sõltuvalt raidmete ja laasimata tüveste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harvesterilt.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harvesterile, kuid harvesteri operaator ei saada tähtaegselt RMK nõuetele vastavat *.ktr faili, on tasustamise aluseks raielangi takseerandmete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raielangile esitatavad nõuded, sh raidmetest puhastamise viis, teel sõitmise lubamine, kokkuveo traktoritel roomikute kasutamine,  raiejärgne rinnaspindala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raiel tasustamise aluseks olev hinna alus ehk tüvemahu päritolu: takseerandmed,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vahelaoplatsi asukoht, peakokkuveotee, kokkuveokaugus, vajadusel kokku</w:t>
      </w:r>
      <w:r w:rsidRPr="00E139A0">
        <w:softHyphen/>
        <w:t>veo</w:t>
      </w:r>
      <w:r w:rsidRPr="00E139A0">
        <w:softHyphen/>
        <w:t xml:space="preserve">teede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Raidmete ja laasimata tüveste hakkimise toimumise korral 23 kuu jooksul peale praakeri poolt koguse vahelaos hindamist koostab tellija tööde vastuvõtmise akti raidmete ja laasimata tüveste hakkimise järgselt hakkimistulemuste alusel määratud raidmete ja laasimata tüveste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lastRenderedPageBreak/>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 xml:space="preserve">Töövõtja esitab arve vaid elektrooniliselt. Arve esitamiseks tuleb kasutada elektrooniliste arvete esitamiseks mõeldud raamatupidamistarkvara või raamatupidamistarkvara E-arveldaja,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kuupäev(ad);</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00A3E9A6"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w:t>
      </w:r>
      <w:r w:rsidR="00BD0455" w:rsidRPr="00B879A3">
        <w:t>15</w:t>
      </w:r>
      <w:r w:rsidR="35DED997">
        <w:t xml:space="preserve"> </w:t>
      </w:r>
      <w:r w:rsidR="00BD0455">
        <w:t>(viieteist</w:t>
      </w:r>
      <w:r w:rsidRPr="00E139A0">
        <w:t xml:space="preserve">) päeva jooksul </w:t>
      </w:r>
      <w:r w:rsidR="00AA32C5">
        <w:t>töövõtja</w:t>
      </w:r>
      <w:r w:rsidR="00AA32C5" w:rsidRPr="00B879A3">
        <w:t xml:space="preserve"> poolt tellijale arve edastamise </w:t>
      </w:r>
      <w:r w:rsidRPr="00E139A0">
        <w:t xml:space="preserve">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Töövõtja poolt kohustuste mittenõuetekohase täitmise korral (raidmete puhastamise nõude eiramine, virnade mitte markeerimine, raielangi või sihi pinnase kahjustamine, järkamise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tüveste korral alljärgnevalt: </w:t>
      </w:r>
    </w:p>
    <w:p w14:paraId="45CF7EC2" w14:textId="77777777" w:rsidR="00765158" w:rsidRPr="00E139A0" w:rsidRDefault="00765158" w:rsidP="007E029E">
      <w:pPr>
        <w:numPr>
          <w:ilvl w:val="2"/>
          <w:numId w:val="1"/>
        </w:numPr>
        <w:tabs>
          <w:tab w:val="num" w:pos="567"/>
          <w:tab w:val="num" w:pos="1146"/>
        </w:tabs>
        <w:ind w:left="567" w:hanging="567"/>
        <w:jc w:val="both"/>
        <w:outlineLvl w:val="0"/>
      </w:pPr>
      <w:bookmarkStart w:id="3" w:name="_Ref210142692"/>
      <w:r w:rsidRPr="00E139A0">
        <w:t>esialgu tasutakse töövõtjale praakeri poolt vahelaos hinnatud kogusest 80% eest;</w:t>
      </w:r>
      <w:bookmarkEnd w:id="3"/>
      <w:r w:rsidRPr="00E139A0">
        <w:t xml:space="preserve"> </w:t>
      </w:r>
    </w:p>
    <w:p w14:paraId="443EB131" w14:textId="77777777" w:rsidR="00765158" w:rsidRPr="00E139A0" w:rsidRDefault="00765158" w:rsidP="007E029E">
      <w:pPr>
        <w:numPr>
          <w:ilvl w:val="2"/>
          <w:numId w:val="1"/>
        </w:numPr>
        <w:tabs>
          <w:tab w:val="num" w:pos="567"/>
          <w:tab w:val="num" w:pos="1146"/>
        </w:tabs>
        <w:ind w:left="567" w:hanging="567"/>
        <w:jc w:val="both"/>
        <w:outlineLvl w:val="0"/>
      </w:pPr>
      <w:bookmarkStart w:id="4" w:name="_Ref210142708"/>
      <w:r w:rsidRPr="00E139A0">
        <w:t>juhul, kui 23 kuu jooksul peale praakeri poolt koguse vahelaos hindamist ei ole teostatud raidmete ja laasimata tüveste hakkimist, tasutakse töövõtjale ülejäänud 20 % koguse (seni veel tasumata koguse) eest 24 kuu jooksul praakeri poolt koguse vahelaos hindamisest;</w:t>
      </w:r>
      <w:bookmarkEnd w:id="4"/>
    </w:p>
    <w:p w14:paraId="34208C81" w14:textId="78FCA1E8"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23 kuu jooksul peale praakeri poolt koguse vahelaos hindamist on teostatud raidmete ja laasimata tüveste hakkimine, siis raidmete ja laasimata tüveste hakkimise järgselt määratakse hakkimistulemuste alusel raidmete ja laasimata tüveste täpsustatud kogus ning Töövõtjale tasutakse hakkimistulemuste alusel määratud raidmete ja laasimata tüveste täpsustatud koguse ja punkti </w:t>
      </w:r>
      <w:r w:rsidR="007B2FC9">
        <w:fldChar w:fldCharType="begin"/>
      </w:r>
      <w:r w:rsidR="007B2FC9">
        <w:instrText xml:space="preserve"> REF _Ref210142692 \r \h </w:instrText>
      </w:r>
      <w:r w:rsidR="007E029E">
        <w:instrText xml:space="preserve"> \* MERGEFORMAT </w:instrText>
      </w:r>
      <w:r w:rsidR="007B2FC9">
        <w:fldChar w:fldCharType="separate"/>
      </w:r>
      <w:r w:rsidR="007B2FC9">
        <w:t>9.7.1</w:t>
      </w:r>
      <w:r w:rsidR="007B2FC9">
        <w:fldChar w:fldCharType="end"/>
      </w:r>
      <w:r w:rsidR="007B2FC9">
        <w:t xml:space="preserve"> </w:t>
      </w:r>
      <w:r w:rsidRPr="00E139A0">
        <w:t>alusel tasutud koguse vahe (seni veel tasumata koguse) ning lepingu p</w:t>
      </w:r>
      <w:r w:rsidR="007B2FC9">
        <w:t xml:space="preserve">unkti </w:t>
      </w:r>
      <w:r w:rsidR="007B2FC9">
        <w:fldChar w:fldCharType="begin"/>
      </w:r>
      <w:r w:rsidR="007B2FC9">
        <w:instrText xml:space="preserve"> REF _Ref210142708 \r \h </w:instrText>
      </w:r>
      <w:r w:rsidR="007E029E">
        <w:instrText xml:space="preserve"> \* MERGEFORMAT </w:instrText>
      </w:r>
      <w:r w:rsidR="007B2FC9">
        <w:fldChar w:fldCharType="separate"/>
      </w:r>
      <w:r w:rsidR="007B2FC9">
        <w:t>9.7.2</w:t>
      </w:r>
      <w:r w:rsidR="007B2FC9">
        <w:fldChar w:fldCharType="end"/>
      </w:r>
      <w:r w:rsidRPr="00E139A0">
        <w:t xml:space="preserve"> alusel tasustamist ei toimu; </w:t>
      </w:r>
    </w:p>
    <w:p w14:paraId="5FBAF353" w14:textId="0EDC40BD"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hakkimistulemuste alusel määratud raidmete ja laasimata tüveste täpsustatud kogus on väiksem kui punkti </w:t>
      </w:r>
      <w:r w:rsidR="007B2FC9">
        <w:fldChar w:fldCharType="begin"/>
      </w:r>
      <w:r w:rsidR="007B2FC9">
        <w:instrText xml:space="preserve"> REF _Ref210142692 \r \h </w:instrText>
      </w:r>
      <w:r w:rsidR="007E029E">
        <w:instrText xml:space="preserve"> \* MERGEFORMAT </w:instrText>
      </w:r>
      <w:r w:rsidR="007B2FC9">
        <w:fldChar w:fldCharType="separate"/>
      </w:r>
      <w:r w:rsidR="007B2FC9">
        <w:t>9.7.1</w:t>
      </w:r>
      <w:r w:rsidR="007B2FC9">
        <w:fldChar w:fldCharType="end"/>
      </w:r>
      <w:r w:rsidR="007B2FC9">
        <w:t xml:space="preserve"> </w:t>
      </w:r>
      <w:r w:rsidRPr="00E139A0">
        <w:t>alusel tasutud kogus, siis töövõtjalt talle juba makstud tasu tagasi ei nõuta;</w:t>
      </w:r>
    </w:p>
    <w:p w14:paraId="2215956A" w14:textId="77777777" w:rsidR="00765158" w:rsidRPr="00E139A0" w:rsidRDefault="00765158" w:rsidP="007E029E">
      <w:pPr>
        <w:numPr>
          <w:ilvl w:val="2"/>
          <w:numId w:val="1"/>
        </w:numPr>
        <w:tabs>
          <w:tab w:val="num" w:pos="567"/>
          <w:tab w:val="num" w:pos="1146"/>
        </w:tabs>
        <w:ind w:left="567" w:hanging="567"/>
        <w:jc w:val="both"/>
        <w:outlineLvl w:val="0"/>
      </w:pPr>
      <w:r w:rsidRPr="00E139A0">
        <w:t xml:space="preserve">juhul, kui hakkimine viiakse läbi peale 23 kuu möödumist peale praakeri poolt koguse vahelaos hindamist, siis hakkimistulemuste alusel raidmete ja laasimata tüveste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t xml:space="preserve">viia läbi harvesteride kontrollmõõtmist, kontrollida harvesteris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lastRenderedPageBreak/>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t>enne kokkuveo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peatada tööd ja nõuda harvesteri mõõtmisseadmete vastavusse viimist RMK nõuetega, kui töövõtja kinnitatud harvesteri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kui töövõtja ei ole tähtaegselt saatnud RMK nõuetele vastavat *.ktr, *.prd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kokkuveetud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kokkuvedu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lubada raiehooaja tippudel, I ja III kvartalis, kus valitsevad külmad või kuivad ilmastikutingimused, ajutiselt kasutada peale nõuetele vastavate harvesteride ka vanemaid harvestere,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lubada suure metsalaoseisu korral ja kokkuveol märgadel ja tundlikel muldadel  kõikidele lepingus esitatud nõuetele vastavatele kokkuveomasinatele lisaks ajutiselt kasutada nõuetele vastavaid, kuid vanemaid kokkuveomasinaid. Vanemaid kokkuveomasinaid on lubatud kasutada raidmete ja tüveste kokkuveol aastaringselt;</w:t>
      </w:r>
    </w:p>
    <w:p w14:paraId="481F6C8F" w14:textId="77777777" w:rsidR="001B5B80" w:rsidRPr="00E139A0" w:rsidRDefault="001B5B80" w:rsidP="001B5B80">
      <w:pPr>
        <w:numPr>
          <w:ilvl w:val="1"/>
          <w:numId w:val="1"/>
        </w:numPr>
        <w:tabs>
          <w:tab w:val="num" w:pos="567"/>
        </w:tabs>
        <w:ind w:left="720" w:hanging="720"/>
        <w:jc w:val="both"/>
        <w:outlineLvl w:val="0"/>
      </w:pPr>
      <w:bookmarkStart w:id="5" w:name="_Hlk98929255"/>
      <w:r w:rsidRPr="00E139A0">
        <w:t>nõuda kokkuveol väiksemate koormatega kokkuvedu</w:t>
      </w:r>
      <w:bookmarkEnd w:id="5"/>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Default="001B5B80" w:rsidP="001B5B80">
      <w:pPr>
        <w:numPr>
          <w:ilvl w:val="1"/>
          <w:numId w:val="1"/>
        </w:numPr>
        <w:tabs>
          <w:tab w:val="num" w:pos="720"/>
        </w:tabs>
        <w:ind w:left="720" w:hanging="720"/>
        <w:jc w:val="both"/>
        <w:outlineLvl w:val="0"/>
      </w:pPr>
      <w:r w:rsidRPr="00E139A0">
        <w:t>vaadata e-maksuameti kaudu töövõtja poolt töötamise registrisse esitatud andmeid selleks töövõtjalt saadud volituse alusel;</w:t>
      </w:r>
    </w:p>
    <w:p w14:paraId="1881DC1A" w14:textId="14556141" w:rsidR="00F66A0C" w:rsidRPr="00E139A0" w:rsidRDefault="00F66A0C" w:rsidP="001B5B80">
      <w:pPr>
        <w:numPr>
          <w:ilvl w:val="1"/>
          <w:numId w:val="1"/>
        </w:numPr>
        <w:tabs>
          <w:tab w:val="num" w:pos="720"/>
        </w:tabs>
        <w:ind w:left="720" w:hanging="720"/>
        <w:jc w:val="both"/>
        <w:outlineLvl w:val="0"/>
      </w:pPr>
      <w:r w:rsidRPr="00F66A0C">
        <w:t>kontrollida objektil viibivate raietööliste isikusamasust kutsetunnistusel märgitud isikuga ja nõuda selleks raietööliselt kehtiva pildiga isikut tõendava dokumendi (nt ID-kaart, juhiluba, töötõend vms) esitamist;</w:t>
      </w:r>
    </w:p>
    <w:p w14:paraId="266DD3DD" w14:textId="58F8B6F2" w:rsidR="001B5B80" w:rsidRPr="00E139A0" w:rsidRDefault="001B5B80" w:rsidP="001B5B80">
      <w:pPr>
        <w:numPr>
          <w:ilvl w:val="1"/>
          <w:numId w:val="1"/>
        </w:numPr>
        <w:tabs>
          <w:tab w:val="num" w:pos="720"/>
        </w:tabs>
        <w:ind w:left="720" w:hanging="720"/>
        <w:jc w:val="both"/>
        <w:outlineLvl w:val="0"/>
      </w:pPr>
      <w:r w:rsidRPr="00E139A0">
        <w:t>lugeda töövõtja p</w:t>
      </w:r>
      <w:r w:rsidR="007B2FC9">
        <w:t>unktis</w:t>
      </w:r>
      <w:r w:rsidR="007B2FC9">
        <w:fldChar w:fldCharType="begin"/>
      </w:r>
      <w:r w:rsidR="007B2FC9">
        <w:instrText xml:space="preserve"> REF _Ref52890347 \r \h </w:instrText>
      </w:r>
      <w:r w:rsidR="007B2FC9">
        <w:fldChar w:fldCharType="separate"/>
      </w:r>
      <w:r w:rsidR="007B2FC9">
        <w:t>13.54</w:t>
      </w:r>
      <w:r w:rsidR="007B2FC9">
        <w:fldChar w:fldCharType="end"/>
      </w:r>
      <w:r w:rsidRPr="00E139A0">
        <w:t xml:space="preserve"> sätestatud kohustuste täitmata jätmisel ilma kohustuste täitmiseks täiendavat tähtaega andmata töövõtja mitte asunuks hankelepingut tellija määratud ajal täitma,  jätkata RHS § 119 alusel hankemenetlusega ning nõuda kahju hüvitamist. </w:t>
      </w:r>
    </w:p>
    <w:p w14:paraId="00979D29" w14:textId="77777777" w:rsidR="00410CB4" w:rsidRDefault="00410CB4" w:rsidP="00824FAA">
      <w:pPr>
        <w:jc w:val="both"/>
        <w:outlineLvl w:val="0"/>
        <w:rPr>
          <w:noProof/>
        </w:rPr>
      </w:pPr>
    </w:p>
    <w:p w14:paraId="15E34033" w14:textId="77777777" w:rsidR="007E029E" w:rsidRPr="00655E9C" w:rsidRDefault="007E029E"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lastRenderedPageBreak/>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166EE963" w:rsidR="001E275D" w:rsidRPr="00E139A0" w:rsidRDefault="001E275D" w:rsidP="001E275D">
      <w:pPr>
        <w:numPr>
          <w:ilvl w:val="1"/>
          <w:numId w:val="1"/>
        </w:numPr>
        <w:tabs>
          <w:tab w:val="num" w:pos="720"/>
        </w:tabs>
        <w:ind w:left="720" w:hanging="720"/>
        <w:jc w:val="both"/>
        <w:outlineLvl w:val="0"/>
      </w:pPr>
      <w:r w:rsidRPr="00E139A0">
        <w:rPr>
          <w:noProof/>
        </w:rPr>
        <w:t xml:space="preserve">tutvustada töövõtja soovil töövõtjale raietööde hinna kujunemist (tüvemahu, </w:t>
      </w:r>
      <w:r w:rsidRPr="49DD34F1">
        <w:rPr>
          <w:noProof/>
        </w:rPr>
        <w:t>kokkuveokauguse</w:t>
      </w:r>
      <w:r w:rsidRPr="00E139A0">
        <w:rPr>
          <w:noProof/>
        </w:rPr>
        <w:t xml:space="preserve">, </w:t>
      </w:r>
      <w:r w:rsidR="00AA32C5">
        <w:rPr>
          <w:noProof/>
        </w:rPr>
        <w:t>baas</w:t>
      </w:r>
      <w:r w:rsidRPr="00E139A0">
        <w:rPr>
          <w:noProof/>
        </w:rPr>
        <w:t xml:space="preserve">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korraldada tellija kulul töövõtja juurdepääs raielangile ja vahelaoplatsidele (kraavist ülepääsemiseks sildade ehitamine, lume lükkamine ulatuses, mis tagab vähemalt neljarattaveolise hariliku väikeveoki läbitavuse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selgitada töövõtjale raiet ja kokkuvedu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27629739"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w:t>
      </w:r>
      <w:r w:rsidR="00D41CC5">
        <w:rPr>
          <w:noProof/>
        </w:rPr>
        <w:t>baas</w:t>
      </w:r>
      <w:r w:rsidRPr="00E139A0">
        <w:rPr>
          <w:noProof/>
        </w:rPr>
        <w:t xml:space="preserve">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lastRenderedPageBreak/>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 xml:space="preserve">kutse kutseseaduse tähenduses ning kes ei ole samaaegselt kaasatud rohkem kui ühe lepingu alusel RMK-le teenuste osutamisele; </w:t>
      </w:r>
    </w:p>
    <w:p w14:paraId="2325115C" w14:textId="77777777" w:rsidR="00A3481C"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Metsur, tase II </w:t>
      </w:r>
      <w:r w:rsidRPr="00E139A0">
        <w:t>kutseseaduse tähenduses;</w:t>
      </w:r>
    </w:p>
    <w:p w14:paraId="32F2DD21" w14:textId="70491458" w:rsidR="00442FDA" w:rsidRPr="003228E2" w:rsidRDefault="00442FDA" w:rsidP="00A3481C">
      <w:pPr>
        <w:numPr>
          <w:ilvl w:val="1"/>
          <w:numId w:val="1"/>
        </w:numPr>
        <w:tabs>
          <w:tab w:val="num" w:pos="720"/>
        </w:tabs>
        <w:ind w:left="720" w:hanging="720"/>
        <w:jc w:val="both"/>
        <w:outlineLvl w:val="0"/>
      </w:pPr>
      <w:r w:rsidRPr="003228E2">
        <w:t>tagada, et objektil viibival raietöölisel on kaasas kehtiv pildiga isikut tõendav dokument (nt ID-kaart, juhiluba, töötõend vms), mille alusel saab kontrollida isiku samasust kutsetunnistusel märgitud isikuga;</w:t>
      </w:r>
    </w:p>
    <w:p w14:paraId="6017B942" w14:textId="5C0BFF52" w:rsidR="00A3481C" w:rsidRPr="003228E2" w:rsidRDefault="00A3481C" w:rsidP="00A3481C">
      <w:pPr>
        <w:numPr>
          <w:ilvl w:val="1"/>
          <w:numId w:val="1"/>
        </w:numPr>
        <w:tabs>
          <w:tab w:val="num" w:pos="720"/>
        </w:tabs>
        <w:ind w:left="720" w:hanging="720"/>
        <w:jc w:val="both"/>
        <w:outlineLvl w:val="0"/>
      </w:pPr>
      <w:r w:rsidRPr="003228E2">
        <w:rPr>
          <w:bCs/>
        </w:rPr>
        <w:t xml:space="preserve">teatada tellijale esialgselt </w:t>
      </w:r>
      <w:r w:rsidRPr="003228E2">
        <w:rPr>
          <w:b/>
        </w:rPr>
        <w:t xml:space="preserve">hiljemalt </w:t>
      </w:r>
      <w:r w:rsidR="004D5FAF" w:rsidRPr="004D5FAF">
        <w:rPr>
          <w:b/>
        </w:rPr>
        <w:t>1 (ühe) nädala jooksul alates lepingu sõlmimisest</w:t>
      </w:r>
      <w:r w:rsidRPr="003228E2">
        <w:rPr>
          <w:bCs/>
        </w:rPr>
        <w:t>, muul juhul aga enne uue töötaja tööle asumist töötaja andmed (</w:t>
      </w:r>
      <w:r w:rsidRPr="003228E2">
        <w:t>nimi, isikukood, kutsetunnistuse number, töötaja e-posti aadress)</w:t>
      </w:r>
      <w:r w:rsidRPr="003228E2">
        <w:rPr>
          <w:bCs/>
        </w:rPr>
        <w:t>;</w:t>
      </w:r>
    </w:p>
    <w:p w14:paraId="092AF3B8" w14:textId="009080B3" w:rsidR="00A3481C" w:rsidRPr="003228E2" w:rsidRDefault="00A3481C" w:rsidP="00A3481C">
      <w:pPr>
        <w:numPr>
          <w:ilvl w:val="1"/>
          <w:numId w:val="1"/>
        </w:numPr>
        <w:tabs>
          <w:tab w:val="num" w:pos="720"/>
        </w:tabs>
        <w:ind w:left="720" w:hanging="720"/>
        <w:jc w:val="both"/>
        <w:outlineLvl w:val="0"/>
      </w:pPr>
      <w:r w:rsidRPr="003228E2">
        <w:rPr>
          <w:bCs/>
        </w:rPr>
        <w:t xml:space="preserve">teatada tellijale esialgselt </w:t>
      </w:r>
      <w:r w:rsidR="004D5FAF" w:rsidRPr="003228E2">
        <w:rPr>
          <w:b/>
        </w:rPr>
        <w:t xml:space="preserve">hiljemalt </w:t>
      </w:r>
      <w:r w:rsidR="004D5FAF" w:rsidRPr="004D5FAF">
        <w:rPr>
          <w:b/>
        </w:rPr>
        <w:t>1 (ühe) nädala jooksul alates lepingu sõlmimises</w:t>
      </w:r>
      <w:r w:rsidR="00BD059A" w:rsidRPr="003228E2">
        <w:rPr>
          <w:bCs/>
        </w:rPr>
        <w:t>t</w:t>
      </w:r>
      <w:r w:rsidRPr="003228E2">
        <w:rPr>
          <w:bCs/>
          <w:color w:val="000000" w:themeColor="text1"/>
        </w:rPr>
        <w:t xml:space="preserve">, </w:t>
      </w:r>
      <w:r w:rsidRPr="003228E2">
        <w:rPr>
          <w:bCs/>
        </w:rPr>
        <w:t>muul juhul aga enne harvesteri kasutusele võtmist selle andmed</w:t>
      </w:r>
      <w:r w:rsidRPr="003228E2">
        <w:t xml:space="preserve">, milleks on: </w:t>
      </w:r>
      <w:r w:rsidRPr="003228E2">
        <w:rPr>
          <w:bCs/>
        </w:rPr>
        <w:t xml:space="preserve">masina mark, masina mudel, </w:t>
      </w:r>
      <w:r w:rsidRPr="003228E2">
        <w:t>registri number, VIN kood, omanik, vastutav kasutaja, kasutatav tarkvara, kännutöötlemisseadme olemasolu, järkamisläbimõõt, väljalaske aasta, harvesteri e-posti aadress;</w:t>
      </w:r>
    </w:p>
    <w:p w14:paraId="4FD48C0C" w14:textId="1608F23B" w:rsidR="00A3481C" w:rsidRPr="003228E2" w:rsidRDefault="00A3481C" w:rsidP="00A3481C">
      <w:pPr>
        <w:numPr>
          <w:ilvl w:val="1"/>
          <w:numId w:val="1"/>
        </w:numPr>
        <w:tabs>
          <w:tab w:val="num" w:pos="720"/>
        </w:tabs>
        <w:ind w:left="720" w:hanging="720"/>
        <w:jc w:val="both"/>
        <w:outlineLvl w:val="0"/>
      </w:pPr>
      <w:r w:rsidRPr="003228E2">
        <w:rPr>
          <w:bCs/>
        </w:rPr>
        <w:t xml:space="preserve">teatada tellijale esialgselt </w:t>
      </w:r>
      <w:r w:rsidR="004D5FAF" w:rsidRPr="003228E2">
        <w:rPr>
          <w:b/>
        </w:rPr>
        <w:t xml:space="preserve">hiljemalt </w:t>
      </w:r>
      <w:r w:rsidR="004D5FAF" w:rsidRPr="004D5FAF">
        <w:rPr>
          <w:b/>
        </w:rPr>
        <w:t>1 (ühe) nädala jooksul alates lepingu sõlmimisest</w:t>
      </w:r>
      <w:r w:rsidR="00B9659D">
        <w:rPr>
          <w:b/>
        </w:rPr>
        <w:t>,</w:t>
      </w:r>
      <w:r w:rsidR="003153FD" w:rsidRPr="003228E2">
        <w:rPr>
          <w:bCs/>
        </w:rPr>
        <w:t xml:space="preserve"> </w:t>
      </w:r>
      <w:r w:rsidR="00B9659D" w:rsidRPr="003228E2">
        <w:rPr>
          <w:bCs/>
        </w:rPr>
        <w:t xml:space="preserve">muul juhul aga enne </w:t>
      </w:r>
      <w:r w:rsidRPr="003228E2">
        <w:rPr>
          <w:bCs/>
        </w:rPr>
        <w:t>giljotiini kasutusele võtmist selle andmed</w:t>
      </w:r>
      <w:r w:rsidRPr="003228E2">
        <w:t xml:space="preserve">, milleks on: </w:t>
      </w:r>
      <w:r w:rsidRPr="003228E2">
        <w:rPr>
          <w:bCs/>
        </w:rPr>
        <w:t xml:space="preserve">masina mark, masina mudel, </w:t>
      </w:r>
      <w:r w:rsidRPr="003228E2">
        <w:t xml:space="preserve">registri number, VIN kood, omanik, vastutav kasutaja, väljalaske aasta, </w:t>
      </w:r>
      <w:r w:rsidRPr="003228E2">
        <w:rPr>
          <w:bCs/>
        </w:rPr>
        <w:t>giljotiini</w:t>
      </w:r>
      <w:r w:rsidRPr="003228E2">
        <w:t xml:space="preserve"> e-posti aadress;</w:t>
      </w:r>
    </w:p>
    <w:p w14:paraId="280D76A9" w14:textId="5620CDE5" w:rsidR="00A3481C" w:rsidRPr="003228E2" w:rsidRDefault="00A3481C" w:rsidP="00A3481C">
      <w:pPr>
        <w:numPr>
          <w:ilvl w:val="1"/>
          <w:numId w:val="1"/>
        </w:numPr>
        <w:tabs>
          <w:tab w:val="num" w:pos="709"/>
        </w:tabs>
        <w:ind w:left="720" w:hanging="720"/>
        <w:jc w:val="both"/>
        <w:outlineLvl w:val="0"/>
      </w:pPr>
      <w:r w:rsidRPr="003228E2">
        <w:rPr>
          <w:bCs/>
        </w:rPr>
        <w:t xml:space="preserve">teatada tellijale esialgselt </w:t>
      </w:r>
      <w:r w:rsidR="004D5FAF" w:rsidRPr="003228E2">
        <w:rPr>
          <w:b/>
        </w:rPr>
        <w:t xml:space="preserve">hiljemalt </w:t>
      </w:r>
      <w:r w:rsidR="004D5FAF" w:rsidRPr="004D5FAF">
        <w:rPr>
          <w:b/>
        </w:rPr>
        <w:t>1 (ühe) nädala jooksul alates lepingu sõlmimisest</w:t>
      </w:r>
      <w:r w:rsidRPr="003228E2">
        <w:rPr>
          <w:bCs/>
        </w:rPr>
        <w:t>, muul juhul aga enne kokkuveomasina kasutusele võtmist selle andmed</w:t>
      </w:r>
      <w:r w:rsidRPr="003228E2">
        <w:t xml:space="preserve">, milleks on: </w:t>
      </w:r>
      <w:r w:rsidRPr="003228E2">
        <w:rPr>
          <w:bCs/>
        </w:rPr>
        <w:t xml:space="preserve">masina mark, masina mudel, </w:t>
      </w:r>
      <w:r w:rsidRPr="003228E2">
        <w:t>registri number, VIN kood, omanik, vastutav kasutaja, nutiseadme IMEI kood või androidID, väljalaske aasta, kokkuveomasina e-posti aadress;</w:t>
      </w:r>
    </w:p>
    <w:p w14:paraId="278E041E" w14:textId="4786519C" w:rsidR="00A3481C" w:rsidRPr="003228E2" w:rsidRDefault="00A3481C" w:rsidP="00A3481C">
      <w:pPr>
        <w:numPr>
          <w:ilvl w:val="1"/>
          <w:numId w:val="1"/>
        </w:numPr>
        <w:tabs>
          <w:tab w:val="clear" w:pos="846"/>
          <w:tab w:val="num" w:pos="709"/>
        </w:tabs>
        <w:ind w:left="709" w:hanging="709"/>
        <w:jc w:val="both"/>
        <w:outlineLvl w:val="0"/>
      </w:pPr>
      <w:r w:rsidRPr="003228E2">
        <w:t xml:space="preserve">teatada tellijale esialgselt </w:t>
      </w:r>
      <w:r w:rsidR="00B9659D" w:rsidRPr="003228E2">
        <w:rPr>
          <w:b/>
        </w:rPr>
        <w:t xml:space="preserve">hiljemalt </w:t>
      </w:r>
      <w:r w:rsidR="00B9659D" w:rsidRPr="004D5FAF">
        <w:rPr>
          <w:b/>
        </w:rPr>
        <w:t>1 (ühe) nädala jooksul alates lepingu sõlmimisest</w:t>
      </w:r>
      <w:r w:rsidR="00B9659D" w:rsidRPr="003228E2">
        <w:rPr>
          <w:bCs/>
        </w:rPr>
        <w:t xml:space="preserve">, muul juhul aga </w:t>
      </w:r>
      <w:r w:rsidR="003153FD" w:rsidRPr="003228E2">
        <w:rPr>
          <w:bCs/>
        </w:rPr>
        <w:t>lepingujärgsete töödega alustamist</w:t>
      </w:r>
      <w:r w:rsidR="003153FD" w:rsidRPr="003228E2">
        <w:t xml:space="preserve"> </w:t>
      </w:r>
      <w:r w:rsidRPr="003228E2">
        <w:t xml:space="preserve">enne raietöölise (kettsaemehe ja/või alusmetsa võsasaemehe) tööle asumist nende nimi, isikukood, kutsetunnistuse number ja nutiseadme IMEI kood või androidID,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3228E2">
        <w:rPr>
          <w:noProof/>
          <w:snapToGrid w:val="0"/>
        </w:rPr>
        <w:t>mitte üle anda lepingu alusel saadud õigusi ja kohustusi</w:t>
      </w:r>
      <w:r w:rsidRPr="00E139A0">
        <w:rPr>
          <w:noProof/>
          <w:snapToGrid w:val="0"/>
        </w:rPr>
        <w:t xml:space="preserve"> kolmandale isikule (sealhulgas alltöövõtjale) ilma tellija kirjaliku nõusolekuta; </w:t>
      </w:r>
    </w:p>
    <w:p w14:paraId="64495F5E" w14:textId="77777777" w:rsidR="00A3481C" w:rsidRPr="00E139A0" w:rsidRDefault="00A3481C" w:rsidP="00A3481C">
      <w:pPr>
        <w:numPr>
          <w:ilvl w:val="1"/>
          <w:numId w:val="1"/>
        </w:numPr>
        <w:tabs>
          <w:tab w:val="num" w:pos="567"/>
        </w:tabs>
        <w:ind w:left="720" w:hanging="720"/>
        <w:jc w:val="both"/>
        <w:outlineLvl w:val="0"/>
      </w:pPr>
      <w:r w:rsidRPr="00E139A0">
        <w:rPr>
          <w:bCs/>
        </w:rPr>
        <w:t xml:space="preserve">omada harvesteris tarkvara, mis vastab </w:t>
      </w:r>
      <w:r w:rsidRPr="00E139A0">
        <w:t>General StanForD nõuetele ja mille väljundfailid on avatavad SilviA 5.1 versiooniga</w:t>
      </w:r>
      <w:r w:rsidRPr="00E139A0">
        <w:rPr>
          <w:bCs/>
        </w:rPr>
        <w:t xml:space="preserve">; </w:t>
      </w:r>
    </w:p>
    <w:p w14:paraId="6DDC9082" w14:textId="77777777" w:rsidR="00A3481C" w:rsidRPr="00E139A0" w:rsidRDefault="00A3481C" w:rsidP="00A3481C">
      <w:pPr>
        <w:numPr>
          <w:ilvl w:val="1"/>
          <w:numId w:val="1"/>
        </w:numPr>
        <w:tabs>
          <w:tab w:val="num" w:pos="567"/>
        </w:tabs>
        <w:ind w:left="720" w:hanging="720"/>
        <w:jc w:val="both"/>
        <w:outlineLvl w:val="0"/>
      </w:pPr>
      <w:r w:rsidRPr="00E139A0">
        <w:t>võtta harvesteri tarkvaraga vastu elektrooniliselt saadetavaid *.apt ja kaardi faile ning kaardirakenduse alusel jälgida raielangi piire;</w:t>
      </w:r>
    </w:p>
    <w:p w14:paraId="41A0B2A1" w14:textId="0FDF7589" w:rsidR="00A3481C" w:rsidRPr="00E139A0" w:rsidRDefault="00A3481C" w:rsidP="00A3481C">
      <w:pPr>
        <w:numPr>
          <w:ilvl w:val="1"/>
          <w:numId w:val="1"/>
        </w:numPr>
        <w:tabs>
          <w:tab w:val="num" w:pos="567"/>
        </w:tabs>
        <w:ind w:left="709" w:hanging="709"/>
        <w:jc w:val="both"/>
        <w:outlineLvl w:val="0"/>
      </w:pPr>
      <w:r w:rsidRPr="00E139A0">
        <w:t xml:space="preserve">varustada kõik kokkuveomasinad riistvaraga, millega on võimalik vastu võtta raielangi andmeid, üleandmise akte ja edastada tellijale kokkuveoandmeid reaalajas. Riistvara minimaalsed nõuded </w:t>
      </w:r>
      <w:bookmarkStart w:id="6" w:name="_Hlk98916569"/>
      <w:r w:rsidR="00A758EC" w:rsidRPr="00513049">
        <w:t xml:space="preserve">lepingu sõlmimise ajal </w:t>
      </w:r>
      <w:bookmarkEnd w:id="6"/>
      <w:r>
        <w:t xml:space="preserve">on: </w:t>
      </w:r>
    </w:p>
    <w:p w14:paraId="4CF19770" w14:textId="77777777" w:rsidR="00A3481C" w:rsidRPr="00E139A0" w:rsidRDefault="00A3481C" w:rsidP="00A3481C">
      <w:pPr>
        <w:numPr>
          <w:ilvl w:val="2"/>
          <w:numId w:val="1"/>
        </w:numPr>
        <w:tabs>
          <w:tab w:val="num" w:pos="567"/>
          <w:tab w:val="num" w:pos="1146"/>
        </w:tabs>
        <w:ind w:left="567" w:hanging="567"/>
        <w:jc w:val="both"/>
        <w:outlineLvl w:val="0"/>
      </w:pPr>
      <w:r w:rsidRPr="00E139A0">
        <w:t>puutetundlik nutitelefon või tahvelarvuti;</w:t>
      </w:r>
    </w:p>
    <w:p w14:paraId="6B4B926E" w14:textId="77777777" w:rsidR="00A3481C" w:rsidRPr="00A6482F" w:rsidRDefault="00A3481C" w:rsidP="00A3481C">
      <w:pPr>
        <w:numPr>
          <w:ilvl w:val="2"/>
          <w:numId w:val="1"/>
        </w:numPr>
        <w:tabs>
          <w:tab w:val="num" w:pos="567"/>
          <w:tab w:val="num" w:pos="1146"/>
        </w:tabs>
        <w:ind w:left="567" w:hanging="567"/>
        <w:jc w:val="both"/>
        <w:outlineLvl w:val="0"/>
      </w:pPr>
      <w:r w:rsidRPr="00A6482F">
        <w:t>vähemalt operatsioonisüsteem Android 10.0;</w:t>
      </w:r>
    </w:p>
    <w:p w14:paraId="4D3D71A2" w14:textId="77777777" w:rsidR="00A3481C" w:rsidRPr="00A6482F" w:rsidRDefault="00A3481C" w:rsidP="00A3481C">
      <w:pPr>
        <w:numPr>
          <w:ilvl w:val="2"/>
          <w:numId w:val="1"/>
        </w:numPr>
        <w:tabs>
          <w:tab w:val="num" w:pos="567"/>
          <w:tab w:val="num" w:pos="1146"/>
        </w:tabs>
        <w:ind w:left="567" w:hanging="567"/>
        <w:jc w:val="both"/>
        <w:outlineLvl w:val="0"/>
      </w:pPr>
      <w:r w:rsidRPr="00A6482F">
        <w:t>vähemalt 4G võrguühendus.</w:t>
      </w:r>
    </w:p>
    <w:p w14:paraId="493D2E71" w14:textId="35C18EB9" w:rsidR="00A3481C" w:rsidRPr="00A6482F" w:rsidRDefault="00A3481C" w:rsidP="00A3481C">
      <w:pPr>
        <w:numPr>
          <w:ilvl w:val="1"/>
          <w:numId w:val="1"/>
        </w:numPr>
        <w:tabs>
          <w:tab w:val="clear" w:pos="846"/>
          <w:tab w:val="num" w:pos="567"/>
        </w:tabs>
        <w:ind w:hanging="846"/>
        <w:jc w:val="both"/>
        <w:outlineLvl w:val="0"/>
      </w:pPr>
      <w:r w:rsidRPr="00A6482F">
        <w:t xml:space="preserve">varustada raietööline (kett- ja võsasaemehed) riistvaraga, millega on võimalik vastu võtta raielangi andmeid ja üleandmise akte. Riistvara minimaalsed nõuded </w:t>
      </w:r>
      <w:r w:rsidR="00A758EC" w:rsidRPr="00A6482F">
        <w:t xml:space="preserve">lepingu sõlmimise ajal </w:t>
      </w:r>
      <w:r w:rsidRPr="00A6482F">
        <w:t xml:space="preserve">on: </w:t>
      </w:r>
    </w:p>
    <w:p w14:paraId="4B2B6FAE" w14:textId="77777777" w:rsidR="00A3481C" w:rsidRPr="00A6482F" w:rsidRDefault="00A3481C" w:rsidP="00A3481C">
      <w:pPr>
        <w:pStyle w:val="ListParagraph"/>
        <w:numPr>
          <w:ilvl w:val="2"/>
          <w:numId w:val="1"/>
        </w:numPr>
        <w:tabs>
          <w:tab w:val="num" w:pos="1146"/>
        </w:tabs>
        <w:ind w:left="1146" w:hanging="1146"/>
        <w:jc w:val="both"/>
        <w:outlineLvl w:val="0"/>
      </w:pPr>
      <w:r w:rsidRPr="00A6482F">
        <w:t>puutetundlik nutitelefon või tahvelarvuti;</w:t>
      </w:r>
    </w:p>
    <w:p w14:paraId="5C683CC0" w14:textId="77777777" w:rsidR="00A3481C" w:rsidRPr="00A6482F" w:rsidRDefault="00A3481C" w:rsidP="00A3481C">
      <w:pPr>
        <w:pStyle w:val="ListParagraph"/>
        <w:numPr>
          <w:ilvl w:val="2"/>
          <w:numId w:val="1"/>
        </w:numPr>
        <w:tabs>
          <w:tab w:val="num" w:pos="1146"/>
        </w:tabs>
        <w:ind w:left="1146" w:hanging="1146"/>
        <w:jc w:val="both"/>
        <w:outlineLvl w:val="0"/>
      </w:pPr>
      <w:r w:rsidRPr="00A6482F">
        <w:t>vähemalt operatsioonisüsteem Android 10.0;</w:t>
      </w:r>
    </w:p>
    <w:p w14:paraId="25EF8A16" w14:textId="77777777" w:rsidR="00A3481C" w:rsidRPr="00E139A0" w:rsidRDefault="00A3481C" w:rsidP="00A3481C">
      <w:pPr>
        <w:pStyle w:val="ListParagraph"/>
        <w:numPr>
          <w:ilvl w:val="2"/>
          <w:numId w:val="1"/>
        </w:numPr>
        <w:tabs>
          <w:tab w:val="num" w:pos="1146"/>
        </w:tabs>
        <w:ind w:left="1146" w:hanging="1146"/>
        <w:jc w:val="both"/>
        <w:outlineLvl w:val="0"/>
      </w:pPr>
      <w:r w:rsidRPr="00E139A0">
        <w:lastRenderedPageBreak/>
        <w:t>vähemalt 4G võrguühendus.</w:t>
      </w:r>
    </w:p>
    <w:p w14:paraId="71913CE4" w14:textId="77777777" w:rsidR="00A3481C" w:rsidRPr="00E139A0" w:rsidRDefault="00A3481C" w:rsidP="00A3481C">
      <w:pPr>
        <w:pStyle w:val="ListParagraph"/>
        <w:numPr>
          <w:ilvl w:val="1"/>
          <w:numId w:val="1"/>
        </w:numPr>
        <w:ind w:hanging="846"/>
        <w:jc w:val="both"/>
        <w:outlineLvl w:val="0"/>
      </w:pPr>
      <w:r w:rsidRPr="00E139A0">
        <w:t>paigaldada androidi põhisesse riistvarasse kohustuslikuks kasutamiseks ette nähtud rakendused:</w:t>
      </w:r>
    </w:p>
    <w:p w14:paraId="6BD9DAEE" w14:textId="77777777" w:rsidR="00A3481C" w:rsidRPr="00E139A0" w:rsidRDefault="00A3481C" w:rsidP="007E029E">
      <w:pPr>
        <w:numPr>
          <w:ilvl w:val="2"/>
          <w:numId w:val="1"/>
        </w:numPr>
        <w:tabs>
          <w:tab w:val="num" w:pos="567"/>
          <w:tab w:val="num" w:pos="1146"/>
        </w:tabs>
        <w:ind w:left="567" w:hanging="567"/>
        <w:jc w:val="both"/>
        <w:outlineLvl w:val="0"/>
      </w:pPr>
      <w:r w:rsidRPr="00E139A0">
        <w:t xml:space="preserve">Kokkuveorakendus „Traktorist“, mille saab alla laadida lingilt: </w:t>
      </w:r>
      <w:hyperlink r:id="rId11" w:history="1">
        <w:r w:rsidRPr="007E029E">
          <w:t>http://rmkapps.rmk.ee/ad/download/ee.rmk.tractoroperator</w:t>
        </w:r>
      </w:hyperlink>
      <w:r w:rsidRPr="007E029E">
        <w:t>;</w:t>
      </w:r>
    </w:p>
    <w:p w14:paraId="1FB0D014" w14:textId="77777777" w:rsidR="00A3481C" w:rsidRPr="00E139A0" w:rsidRDefault="00A3481C" w:rsidP="007E029E">
      <w:pPr>
        <w:numPr>
          <w:ilvl w:val="2"/>
          <w:numId w:val="1"/>
        </w:numPr>
        <w:tabs>
          <w:tab w:val="num" w:pos="567"/>
          <w:tab w:val="num" w:pos="1146"/>
        </w:tabs>
        <w:ind w:left="567" w:hanging="567"/>
        <w:jc w:val="both"/>
        <w:outlineLvl w:val="0"/>
      </w:pPr>
      <w:r w:rsidRPr="00E139A0">
        <w:t xml:space="preserve">RMK juhendmaterjalid töövõtjale „Dokumendid metsa kaasa“ (DMK), mille saab alla laadida lingilt: </w:t>
      </w:r>
      <w:hyperlink r:id="rId12" w:history="1">
        <w:r w:rsidRPr="007E029E">
          <w:t>http://rmkapps.rmk.ee/ad/download/ee.rmk.android.manuals</w:t>
        </w:r>
      </w:hyperlink>
      <w:r w:rsidRPr="007E029E">
        <w:t>;</w:t>
      </w:r>
    </w:p>
    <w:p w14:paraId="5D2B4D3B" w14:textId="77777777" w:rsidR="00A3481C" w:rsidRPr="00E139A0" w:rsidRDefault="00A3481C" w:rsidP="007E029E">
      <w:pPr>
        <w:numPr>
          <w:ilvl w:val="2"/>
          <w:numId w:val="1"/>
        </w:numPr>
        <w:tabs>
          <w:tab w:val="num" w:pos="567"/>
          <w:tab w:val="num" w:pos="1146"/>
        </w:tabs>
        <w:ind w:left="567" w:hanging="567"/>
        <w:jc w:val="both"/>
        <w:outlineLvl w:val="0"/>
      </w:pPr>
      <w:r w:rsidRPr="00E139A0">
        <w:t>Kaardirakendus  „Andmed metsa kaasa“ (AMK), mille saab alla laadida lingilt:</w:t>
      </w:r>
    </w:p>
    <w:p w14:paraId="613EB297" w14:textId="77777777" w:rsidR="00A3481C" w:rsidRPr="00E139A0" w:rsidRDefault="00A3481C" w:rsidP="007E029E">
      <w:pPr>
        <w:numPr>
          <w:ilvl w:val="2"/>
          <w:numId w:val="1"/>
        </w:numPr>
        <w:tabs>
          <w:tab w:val="num" w:pos="567"/>
          <w:tab w:val="num" w:pos="1146"/>
        </w:tabs>
        <w:ind w:left="567" w:hanging="567"/>
        <w:jc w:val="both"/>
        <w:outlineLvl w:val="0"/>
      </w:pPr>
      <w:hyperlink r:id="rId13" w:history="1">
        <w:r w:rsidRPr="007E029E">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teatada tellijale harvesteri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kokkuveol kokkuveomasina koormas ja kokkuveotee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kokkuveetud ümarpuidu kogused </w:t>
      </w:r>
      <w:r w:rsidRPr="00E139A0">
        <w:rPr>
          <w:bCs/>
        </w:rPr>
        <w:t>ja kokkuveotee täiteks kasutatud ümarpuidu kogused</w:t>
      </w:r>
      <w:r w:rsidRPr="00E139A0">
        <w:t xml:space="preserve"> elektrooniliselt kokkuveomasinast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r w:rsidRPr="00E139A0">
        <w:rPr>
          <w:bCs/>
        </w:rPr>
        <w:t xml:space="preserve">kokkuveetud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2BF69B93" w14:textId="77777777" w:rsidR="008736B1" w:rsidRDefault="00A3481C" w:rsidP="008736B1">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t>töödega alustades paigaldada ja töö lõpetades eemaldada tööobjektilt RMK raietööde märgid;</w:t>
      </w:r>
    </w:p>
    <w:p w14:paraId="43916CFD" w14:textId="5334AE26" w:rsidR="00A3481C" w:rsidRPr="007C7AF9" w:rsidRDefault="3431E911" w:rsidP="1208E6B0">
      <w:pPr>
        <w:pStyle w:val="ListParagraph"/>
        <w:numPr>
          <w:ilvl w:val="1"/>
          <w:numId w:val="1"/>
        </w:numPr>
        <w:ind w:hanging="846"/>
        <w:jc w:val="both"/>
        <w:outlineLvl w:val="0"/>
      </w:pPr>
      <w:r w:rsidRPr="00A45F5B">
        <w:t xml:space="preserve">informeerida </w:t>
      </w:r>
      <w:r w:rsidR="00997FD0" w:rsidRPr="00A45F5B">
        <w:t xml:space="preserve">tellijat </w:t>
      </w:r>
      <w:r w:rsidR="00563001" w:rsidRPr="007C7AF9">
        <w:t xml:space="preserve">esimesel võimalusel </w:t>
      </w:r>
      <w:r w:rsidR="00997FD0" w:rsidRPr="00A45F5B">
        <w:t>metsast leitud jäätmetest, andes tellijale teada täpse asukoha</w:t>
      </w:r>
      <w:r w:rsidR="44E8086D" w:rsidRPr="00A45F5B">
        <w:t>;</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kokkuveo lõpetamisel vahelaoplats ja tee kokkuveoga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kokkuveol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38D8EFDE" w:rsidR="00A3481C" w:rsidRPr="00E139A0" w:rsidRDefault="00A3481C" w:rsidP="00A3481C">
      <w:pPr>
        <w:pStyle w:val="ListParagraph"/>
        <w:numPr>
          <w:ilvl w:val="1"/>
          <w:numId w:val="1"/>
        </w:numPr>
        <w:ind w:hanging="846"/>
        <w:jc w:val="both"/>
        <w:outlineLvl w:val="0"/>
      </w:pPr>
      <w:r w:rsidRPr="00E139A0">
        <w:t xml:space="preserve">varustada tarkvarade arenemisel </w:t>
      </w:r>
      <w:r w:rsidR="004A3631" w:rsidRPr="004A3631">
        <w:t xml:space="preserve">ja riistvara nõuete muutumisel </w:t>
      </w:r>
      <w:r w:rsidRPr="00E139A0">
        <w:t xml:space="preserve">lepinguperioodil harvesteride ja kokkuveomasinate arvutid ja raietööliste kasutuses oleva riistvara kaasajastatud </w:t>
      </w:r>
      <w:r w:rsidR="0021263E" w:rsidRPr="0021263E">
        <w:t xml:space="preserve">tark- ja </w:t>
      </w:r>
      <w:r w:rsidR="0021263E">
        <w:t>riistvaraga</w:t>
      </w:r>
      <w:r w:rsidRPr="00E139A0">
        <w:t>;</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lastRenderedPageBreak/>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saata kolme päeva jooksul tellijale e-posti teel teade oma töötajaga toimunud tööõnnetusest ning esitada tööõnnetuse kohta täiendavat informatsiooni tellijalt saadud 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harvesteri- või kokkuveomasinaoperaator; </w:t>
      </w:r>
    </w:p>
    <w:p w14:paraId="49148C85" w14:textId="77777777" w:rsidR="00A3481C" w:rsidRPr="00E139A0" w:rsidRDefault="00A3481C" w:rsidP="00A3481C">
      <w:pPr>
        <w:pStyle w:val="ListParagraph"/>
        <w:numPr>
          <w:ilvl w:val="1"/>
          <w:numId w:val="1"/>
        </w:numPr>
        <w:ind w:hanging="846"/>
        <w:jc w:val="both"/>
        <w:outlineLvl w:val="0"/>
      </w:pPr>
      <w:r w:rsidRPr="00E139A0">
        <w:t>anda e-maksuametis tellijale volitus töövõtja poolt töötamise registrisse esitatud andmetega tutvumiseks;</w:t>
      </w:r>
    </w:p>
    <w:p w14:paraId="7CFCCEE2" w14:textId="2C376376" w:rsidR="00953BCB" w:rsidRPr="003228E2" w:rsidRDefault="007F7C57" w:rsidP="00953BCB">
      <w:pPr>
        <w:pStyle w:val="ListParagraph"/>
        <w:numPr>
          <w:ilvl w:val="1"/>
          <w:numId w:val="1"/>
        </w:numPr>
        <w:ind w:hanging="846"/>
        <w:jc w:val="both"/>
        <w:outlineLvl w:val="0"/>
        <w:rPr>
          <w:b/>
          <w:strike/>
        </w:rPr>
      </w:pPr>
      <w:bookmarkStart w:id="7" w:name="_Ref52889426"/>
      <w:r>
        <w:rPr>
          <w:b/>
          <w:bCs/>
        </w:rPr>
        <w:t>e</w:t>
      </w:r>
      <w:r w:rsidRPr="007F7C57">
        <w:rPr>
          <w:b/>
          <w:bCs/>
        </w:rPr>
        <w:t>sitada tellijale oma lepingujärgsete kohustuste täitmise tagamiseks</w:t>
      </w:r>
      <w:r w:rsidR="003228E2">
        <w:rPr>
          <w:b/>
          <w:bCs/>
        </w:rPr>
        <w:t xml:space="preserve"> </w:t>
      </w:r>
      <w:r w:rsidRPr="003228E2">
        <w:rPr>
          <w:b/>
          <w:bCs/>
        </w:rPr>
        <w:t>____</w:t>
      </w:r>
      <w:r w:rsidRPr="007F7C57">
        <w:rPr>
          <w:b/>
          <w:bCs/>
        </w:rPr>
        <w:t xml:space="preserve"> euro suurusele summale lepingu tingimustes sätestatud ajal tellija esimesel nõudmisel sissenõutav võlaõigusseaduse §-le 155 vastav tingimusteta, tagasivõtmatu pangagarantii kus võlausaldajaks on märgitud RMK või deponeerida vastav </w:t>
      </w:r>
      <w:r w:rsidRPr="003228E2">
        <w:rPr>
          <w:b/>
          <w:bCs/>
        </w:rPr>
        <w:t>rahasumma tellija pangakontole. Tagatis antakse (st garantii peab kehtima) kuni teenuse tellimise perioodi lõpuni.</w:t>
      </w:r>
      <w:r w:rsidR="0078771B" w:rsidRPr="003228E2">
        <w:rPr>
          <w:b/>
        </w:rPr>
        <w:t>;</w:t>
      </w:r>
      <w:bookmarkEnd w:id="7"/>
    </w:p>
    <w:p w14:paraId="0105B9EC" w14:textId="58AE0D44" w:rsidR="00A86F80" w:rsidRPr="003228E2" w:rsidRDefault="00A86F80" w:rsidP="00A86F80">
      <w:pPr>
        <w:pStyle w:val="ListParagraph"/>
        <w:numPr>
          <w:ilvl w:val="2"/>
          <w:numId w:val="1"/>
        </w:numPr>
        <w:jc w:val="both"/>
        <w:outlineLvl w:val="0"/>
      </w:pPr>
      <w:r w:rsidRPr="003228E2">
        <w:t xml:space="preserve">Lepinguaegse tagatise suurused: </w:t>
      </w:r>
    </w:p>
    <w:tbl>
      <w:tblPr>
        <w:tblW w:w="8435" w:type="dxa"/>
        <w:tblInd w:w="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29"/>
        <w:gridCol w:w="1311"/>
        <w:gridCol w:w="1134"/>
        <w:gridCol w:w="1134"/>
        <w:gridCol w:w="1134"/>
        <w:gridCol w:w="1418"/>
        <w:gridCol w:w="1275"/>
      </w:tblGrid>
      <w:tr w:rsidR="00822809" w:rsidRPr="00536D14" w14:paraId="19C7EC29" w14:textId="77777777" w:rsidTr="00822809">
        <w:trPr>
          <w:trHeight w:val="1244"/>
        </w:trPr>
        <w:tc>
          <w:tcPr>
            <w:tcW w:w="1029" w:type="dxa"/>
            <w:vAlign w:val="center"/>
            <w:hideMark/>
          </w:tcPr>
          <w:p w14:paraId="3EAE98D3" w14:textId="77777777" w:rsidR="00822809" w:rsidRPr="00536D14" w:rsidRDefault="00822809" w:rsidP="00FF50B1">
            <w:r w:rsidRPr="00536D14">
              <w:t>Koefitsient 0,900 ja rohkem</w:t>
            </w:r>
          </w:p>
        </w:tc>
        <w:tc>
          <w:tcPr>
            <w:tcW w:w="1311" w:type="dxa"/>
            <w:vAlign w:val="center"/>
            <w:hideMark/>
          </w:tcPr>
          <w:p w14:paraId="4B29A015" w14:textId="77777777" w:rsidR="00822809" w:rsidRPr="00536D14" w:rsidRDefault="00822809" w:rsidP="00FF50B1">
            <w:r w:rsidRPr="00536D14">
              <w:t>Koefitsient 0,850-0,899</w:t>
            </w:r>
          </w:p>
        </w:tc>
        <w:tc>
          <w:tcPr>
            <w:tcW w:w="1134" w:type="dxa"/>
            <w:vAlign w:val="center"/>
            <w:hideMark/>
          </w:tcPr>
          <w:p w14:paraId="16EF1FC5" w14:textId="77777777" w:rsidR="00822809" w:rsidRPr="00536D14" w:rsidRDefault="00822809" w:rsidP="00FF50B1">
            <w:pPr>
              <w:pStyle w:val="Default"/>
            </w:pPr>
            <w:r w:rsidRPr="00536D14">
              <w:t xml:space="preserve">Koefitsient </w:t>
            </w:r>
          </w:p>
          <w:p w14:paraId="6EA28FBF" w14:textId="77777777" w:rsidR="00822809" w:rsidRPr="00536D14" w:rsidRDefault="00822809" w:rsidP="00FF50B1">
            <w:r w:rsidRPr="00536D14">
              <w:t>0,800-0,849</w:t>
            </w:r>
          </w:p>
        </w:tc>
        <w:tc>
          <w:tcPr>
            <w:tcW w:w="1134" w:type="dxa"/>
            <w:vAlign w:val="center"/>
            <w:hideMark/>
          </w:tcPr>
          <w:p w14:paraId="6D7181A7" w14:textId="77777777" w:rsidR="00822809" w:rsidRPr="00536D14" w:rsidRDefault="00822809" w:rsidP="00FF50B1">
            <w:pPr>
              <w:pStyle w:val="Default"/>
            </w:pPr>
            <w:r w:rsidRPr="00536D14">
              <w:t xml:space="preserve">Koefitsient </w:t>
            </w:r>
          </w:p>
          <w:p w14:paraId="3687D9D5" w14:textId="77777777" w:rsidR="00822809" w:rsidRPr="00536D14" w:rsidRDefault="00822809" w:rsidP="00FF50B1">
            <w:r w:rsidRPr="00536D14">
              <w:t>0,750-0,799</w:t>
            </w:r>
          </w:p>
        </w:tc>
        <w:tc>
          <w:tcPr>
            <w:tcW w:w="1134" w:type="dxa"/>
            <w:vAlign w:val="center"/>
            <w:hideMark/>
          </w:tcPr>
          <w:p w14:paraId="14BC8517" w14:textId="77777777" w:rsidR="00822809" w:rsidRPr="00536D14" w:rsidRDefault="00822809" w:rsidP="00FF50B1">
            <w:pPr>
              <w:pStyle w:val="Default"/>
            </w:pPr>
            <w:r w:rsidRPr="00536D14">
              <w:t xml:space="preserve">Koefitsient </w:t>
            </w:r>
          </w:p>
          <w:p w14:paraId="1F4A8C7D" w14:textId="77777777" w:rsidR="00822809" w:rsidRPr="00536D14" w:rsidRDefault="00822809" w:rsidP="00FF50B1">
            <w:r w:rsidRPr="00536D14">
              <w:t>0,700-0,749</w:t>
            </w:r>
          </w:p>
        </w:tc>
        <w:tc>
          <w:tcPr>
            <w:tcW w:w="1418" w:type="dxa"/>
            <w:vAlign w:val="center"/>
            <w:hideMark/>
          </w:tcPr>
          <w:p w14:paraId="09FC55AE" w14:textId="77777777" w:rsidR="00822809" w:rsidRPr="00536D14" w:rsidRDefault="00822809" w:rsidP="00FF50B1">
            <w:pPr>
              <w:pStyle w:val="Default"/>
            </w:pPr>
            <w:r w:rsidRPr="00536D14">
              <w:t xml:space="preserve">Koefitsient </w:t>
            </w:r>
          </w:p>
          <w:p w14:paraId="306FA584" w14:textId="77777777" w:rsidR="00822809" w:rsidRPr="00536D14" w:rsidRDefault="00822809" w:rsidP="00FF50B1">
            <w:r w:rsidRPr="00536D14">
              <w:t>0,650-0,699</w:t>
            </w:r>
          </w:p>
        </w:tc>
        <w:tc>
          <w:tcPr>
            <w:tcW w:w="1275" w:type="dxa"/>
            <w:vAlign w:val="center"/>
            <w:hideMark/>
          </w:tcPr>
          <w:p w14:paraId="462D805C" w14:textId="77777777" w:rsidR="00822809" w:rsidRPr="00536D14" w:rsidRDefault="00822809" w:rsidP="00FF50B1">
            <w:pPr>
              <w:pStyle w:val="Default"/>
            </w:pPr>
            <w:r w:rsidRPr="00536D14">
              <w:t xml:space="preserve">Koefitsient </w:t>
            </w:r>
          </w:p>
          <w:p w14:paraId="5AA2273B" w14:textId="77777777" w:rsidR="00822809" w:rsidRPr="00536D14" w:rsidRDefault="00822809" w:rsidP="00FF50B1">
            <w:r w:rsidRPr="00536D14">
              <w:t>alla 0,649</w:t>
            </w:r>
          </w:p>
        </w:tc>
      </w:tr>
      <w:tr w:rsidR="00822809" w:rsidRPr="00536D14" w14:paraId="01DE8976" w14:textId="77777777" w:rsidTr="00822809">
        <w:trPr>
          <w:trHeight w:val="495"/>
        </w:trPr>
        <w:tc>
          <w:tcPr>
            <w:tcW w:w="1029" w:type="dxa"/>
            <w:shd w:val="clear" w:color="auto" w:fill="C0C0C0"/>
            <w:noWrap/>
          </w:tcPr>
          <w:p w14:paraId="25BB9FB0" w14:textId="34EABBE7" w:rsidR="00822809" w:rsidRPr="00536D14" w:rsidRDefault="00822809" w:rsidP="00FF50B1">
            <w:pPr>
              <w:rPr>
                <w:rFonts w:eastAsiaTheme="minorEastAsia"/>
              </w:rPr>
            </w:pPr>
          </w:p>
        </w:tc>
        <w:tc>
          <w:tcPr>
            <w:tcW w:w="1311" w:type="dxa"/>
            <w:shd w:val="clear" w:color="auto" w:fill="C0C0C0"/>
            <w:noWrap/>
          </w:tcPr>
          <w:p w14:paraId="29E9DEA8" w14:textId="1B3755FE" w:rsidR="00822809" w:rsidRPr="00536D14" w:rsidRDefault="00822809" w:rsidP="00FF50B1">
            <w:pPr>
              <w:rPr>
                <w:rFonts w:eastAsiaTheme="minorEastAsia"/>
              </w:rPr>
            </w:pPr>
          </w:p>
        </w:tc>
        <w:tc>
          <w:tcPr>
            <w:tcW w:w="1134" w:type="dxa"/>
            <w:shd w:val="clear" w:color="auto" w:fill="C0C0C0"/>
            <w:noWrap/>
          </w:tcPr>
          <w:p w14:paraId="0C0FA3F5" w14:textId="2FB70493" w:rsidR="00822809" w:rsidRPr="00536D14" w:rsidRDefault="00822809" w:rsidP="00FF50B1">
            <w:pPr>
              <w:rPr>
                <w:rFonts w:eastAsiaTheme="minorEastAsia"/>
              </w:rPr>
            </w:pPr>
          </w:p>
        </w:tc>
        <w:tc>
          <w:tcPr>
            <w:tcW w:w="1134" w:type="dxa"/>
            <w:shd w:val="clear" w:color="auto" w:fill="C0C0C0"/>
            <w:noWrap/>
          </w:tcPr>
          <w:p w14:paraId="4F11A813" w14:textId="097A3103" w:rsidR="00822809" w:rsidRPr="00536D14" w:rsidRDefault="00822809" w:rsidP="00FF50B1">
            <w:pPr>
              <w:rPr>
                <w:rFonts w:eastAsiaTheme="minorEastAsia"/>
              </w:rPr>
            </w:pPr>
          </w:p>
        </w:tc>
        <w:tc>
          <w:tcPr>
            <w:tcW w:w="1134" w:type="dxa"/>
            <w:shd w:val="clear" w:color="auto" w:fill="C0C0C0"/>
            <w:noWrap/>
          </w:tcPr>
          <w:p w14:paraId="7369B1F9" w14:textId="47BBC4D0" w:rsidR="00822809" w:rsidRPr="00536D14" w:rsidRDefault="00822809" w:rsidP="00FF50B1">
            <w:pPr>
              <w:rPr>
                <w:rFonts w:eastAsiaTheme="minorEastAsia"/>
              </w:rPr>
            </w:pPr>
          </w:p>
        </w:tc>
        <w:tc>
          <w:tcPr>
            <w:tcW w:w="1418" w:type="dxa"/>
            <w:shd w:val="clear" w:color="auto" w:fill="C0C0C0"/>
            <w:noWrap/>
          </w:tcPr>
          <w:p w14:paraId="38DD8BD4" w14:textId="1A9B0281" w:rsidR="00822809" w:rsidRPr="00536D14" w:rsidRDefault="00822809" w:rsidP="00FF50B1">
            <w:pPr>
              <w:rPr>
                <w:rFonts w:eastAsiaTheme="minorEastAsia"/>
              </w:rPr>
            </w:pPr>
          </w:p>
        </w:tc>
        <w:tc>
          <w:tcPr>
            <w:tcW w:w="1275" w:type="dxa"/>
            <w:shd w:val="clear" w:color="auto" w:fill="C0C0C0"/>
            <w:noWrap/>
          </w:tcPr>
          <w:p w14:paraId="264A0CEC" w14:textId="54F3734C" w:rsidR="00822809" w:rsidRPr="00536D14" w:rsidRDefault="00822809" w:rsidP="00FF50B1">
            <w:pPr>
              <w:rPr>
                <w:rFonts w:eastAsiaTheme="minorEastAsia"/>
              </w:rPr>
            </w:pPr>
          </w:p>
        </w:tc>
      </w:tr>
    </w:tbl>
    <w:p w14:paraId="1DC65D34" w14:textId="538890C9" w:rsidR="00A549A6" w:rsidRPr="00655E9C" w:rsidRDefault="009C5679" w:rsidP="003C5E75">
      <w:pPr>
        <w:pStyle w:val="ListParagraph"/>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4591E4FA" w:rsidR="004330AB" w:rsidRPr="004B1A73" w:rsidRDefault="00D63A1A" w:rsidP="003C5E75">
      <w:pPr>
        <w:pStyle w:val="ListParagraph"/>
        <w:numPr>
          <w:ilvl w:val="1"/>
          <w:numId w:val="1"/>
        </w:numPr>
        <w:ind w:hanging="846"/>
        <w:jc w:val="both"/>
        <w:outlineLvl w:val="0"/>
      </w:pPr>
      <w:r>
        <w:t xml:space="preserve">tagada, et töötajad </w:t>
      </w:r>
      <w:r w:rsidR="06940BBE">
        <w:t>läbiksid</w:t>
      </w:r>
      <w:r>
        <w:t xml:space="preserve"> tellija poolt korraldatud koolitus</w:t>
      </w:r>
      <w:r w:rsidR="00C87A95">
        <w:t>ed</w:t>
      </w:r>
      <w:r w:rsidR="004330AB">
        <w:t>.</w:t>
      </w:r>
    </w:p>
    <w:p w14:paraId="2C42FDE1" w14:textId="3B35AE98" w:rsidR="003C5E75" w:rsidRPr="00655E9C" w:rsidRDefault="0005383F" w:rsidP="003C5E75">
      <w:pPr>
        <w:pStyle w:val="ListParagraph"/>
        <w:numPr>
          <w:ilvl w:val="1"/>
          <w:numId w:val="1"/>
        </w:numPr>
        <w:ind w:hanging="846"/>
        <w:jc w:val="both"/>
        <w:outlineLvl w:val="0"/>
        <w:rPr>
          <w:b/>
        </w:rPr>
      </w:pPr>
      <w:bookmarkStart w:id="8"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8"/>
    </w:p>
    <w:p w14:paraId="348C818A" w14:textId="37778B7E" w:rsidR="00525FEE" w:rsidRPr="003228E2" w:rsidRDefault="00525FEE" w:rsidP="000821D5">
      <w:pPr>
        <w:pStyle w:val="ListParagraph"/>
        <w:numPr>
          <w:ilvl w:val="2"/>
          <w:numId w:val="1"/>
        </w:numPr>
        <w:jc w:val="both"/>
        <w:outlineLvl w:val="0"/>
        <w:rPr>
          <w:b/>
        </w:rPr>
      </w:pPr>
      <w:r w:rsidRPr="003228E2">
        <w:rPr>
          <w:b/>
        </w:rPr>
        <w:t xml:space="preserve">näidata hiljemalt </w:t>
      </w:r>
      <w:r w:rsidR="00FF4843" w:rsidRPr="00FF4843">
        <w:rPr>
          <w:b/>
        </w:rPr>
        <w:t xml:space="preserve">1 (ühe) nädala jooksul alates lepingu sõlmimisest </w:t>
      </w:r>
      <w:r w:rsidRPr="003228E2">
        <w:rPr>
          <w:b/>
        </w:rPr>
        <w:t>tellijale ette lepingu alusel teenuste osutamiseks kasutatav tehnika, JA</w:t>
      </w:r>
    </w:p>
    <w:p w14:paraId="5E7B388F" w14:textId="22B2F834" w:rsidR="003C5E75" w:rsidRPr="00655E9C" w:rsidRDefault="00D064CD" w:rsidP="000821D5">
      <w:pPr>
        <w:pStyle w:val="ListParagraph"/>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00FF4843">
        <w:rPr>
          <w:b/>
          <w:bCs/>
        </w:rPr>
        <w:t>2</w:t>
      </w:r>
      <w:r w:rsidRPr="13436404">
        <w:rPr>
          <w:b/>
          <w:bCs/>
        </w:rPr>
        <w:t xml:space="preserve"> (</w:t>
      </w:r>
      <w:r w:rsidR="00FF4843">
        <w:rPr>
          <w:b/>
          <w:bCs/>
        </w:rPr>
        <w:t>kahe</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0D1FD0">
        <w:rPr>
          <w:b/>
        </w:rPr>
        <w:fldChar w:fldCharType="begin"/>
      </w:r>
      <w:r w:rsidR="000D1FD0">
        <w:rPr>
          <w:b/>
        </w:rPr>
        <w:instrText xml:space="preserve"> REF _Ref52889426 \r \h </w:instrText>
      </w:r>
      <w:r w:rsidR="000D1FD0">
        <w:rPr>
          <w:b/>
        </w:rPr>
      </w:r>
      <w:r w:rsidR="000D1FD0">
        <w:rPr>
          <w:b/>
        </w:rPr>
        <w:fldChar w:fldCharType="separate"/>
      </w:r>
      <w:r w:rsidR="000D1FD0">
        <w:rPr>
          <w:b/>
        </w:rPr>
        <w:t>13.51</w:t>
      </w:r>
      <w:r w:rsidR="000D1FD0">
        <w:rPr>
          <w:b/>
        </w:rPr>
        <w:fldChar w:fldCharType="end"/>
      </w:r>
      <w:r w:rsidR="000D1FD0">
        <w:rPr>
          <w:b/>
        </w:rPr>
        <w:t xml:space="preserve"> </w:t>
      </w:r>
      <w:r w:rsidR="0005383F" w:rsidRPr="00655E9C">
        <w:rPr>
          <w:b/>
        </w:rPr>
        <w:t xml:space="preserve">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Default="00737649" w:rsidP="00A9775F"/>
    <w:p w14:paraId="08654FBC" w14:textId="77777777" w:rsidR="002C7E03" w:rsidRDefault="002C7E03" w:rsidP="00A9775F"/>
    <w:p w14:paraId="60658BCB" w14:textId="77777777" w:rsidR="002C7E03" w:rsidRPr="00655E9C" w:rsidRDefault="002C7E03" w:rsidP="00A9775F"/>
    <w:p w14:paraId="3540B4F2" w14:textId="77777777" w:rsidR="00410CB4" w:rsidRPr="00655E9C" w:rsidRDefault="00410CB4" w:rsidP="003C5E75">
      <w:pPr>
        <w:pStyle w:val="ListParagraph"/>
        <w:numPr>
          <w:ilvl w:val="0"/>
          <w:numId w:val="1"/>
        </w:numPr>
        <w:jc w:val="both"/>
        <w:outlineLvl w:val="0"/>
        <w:rPr>
          <w:b/>
        </w:rPr>
      </w:pPr>
      <w:r w:rsidRPr="00655E9C">
        <w:rPr>
          <w:b/>
        </w:rPr>
        <w:lastRenderedPageBreak/>
        <w:t>Sanktsioonid</w:t>
      </w:r>
    </w:p>
    <w:p w14:paraId="563E8431" w14:textId="77777777" w:rsidR="000D65AE" w:rsidRPr="00E139A0" w:rsidRDefault="000D65AE" w:rsidP="000D65AE">
      <w:pPr>
        <w:pStyle w:val="ListParagraph"/>
        <w:numPr>
          <w:ilvl w:val="1"/>
          <w:numId w:val="1"/>
        </w:numPr>
        <w:ind w:hanging="846"/>
        <w:jc w:val="both"/>
        <w:outlineLvl w:val="0"/>
      </w:pPr>
      <w:r>
        <w:t xml:space="preserve">Juhul, kui tellija viivitab põhjendamatult töövõtja poolt esitatud arve tasumisega, on töövõtjal õigus nõuda viivist 0,15% viivitatud summast päevas iga tasumisega viivitatud päeva eest.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vmt. </w:t>
      </w:r>
    </w:p>
    <w:p w14:paraId="75137591" w14:textId="7AB23606" w:rsidR="000D65AE" w:rsidRPr="00E139A0" w:rsidRDefault="000D65AE" w:rsidP="000D65AE">
      <w:pPr>
        <w:pStyle w:val="ListParagraph"/>
        <w:numPr>
          <w:ilvl w:val="1"/>
          <w:numId w:val="1"/>
        </w:numPr>
        <w:ind w:hanging="846"/>
        <w:jc w:val="both"/>
        <w:outlineLvl w:val="0"/>
      </w:pPr>
      <w:r>
        <w:t xml:space="preserve">Juhul, kui töövõtja ei asu lepingut täitma, st ei teosta lepingu punktis </w:t>
      </w:r>
      <w:r w:rsidR="000D1FD0">
        <w:fldChar w:fldCharType="begin"/>
      </w:r>
      <w:r w:rsidR="000D1FD0">
        <w:instrText xml:space="preserve"> REF _Ref52890347 \r \h </w:instrText>
      </w:r>
      <w:r w:rsidR="000D1FD0">
        <w:fldChar w:fldCharType="separate"/>
      </w:r>
      <w:r w:rsidR="000D1FD0">
        <w:t>13.54</w:t>
      </w:r>
      <w:r w:rsidR="000D1FD0">
        <w:fldChar w:fldCharType="end"/>
      </w:r>
      <w:r w:rsidR="000D1FD0">
        <w:t xml:space="preserve"> </w:t>
      </w:r>
      <w:r>
        <w:t>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t>Juhul, kui töövõtja ei lõpeta tööd töö üleandmise aktis ettenähtud tähtajaks, on tellijal õigus nõuda leppetrahvi lageraie ja raadamise korral 45€/m</w:t>
      </w:r>
      <w:r w:rsidRPr="5992415B">
        <w:rPr>
          <w:vertAlign w:val="superscript"/>
        </w:rPr>
        <w:t>3</w:t>
      </w:r>
      <w:r>
        <w:t xml:space="preserve"> ja teiste raiete korral 32€/m</w:t>
      </w:r>
      <w:r w:rsidRPr="5992415B">
        <w:rPr>
          <w:vertAlign w:val="superscript"/>
        </w:rPr>
        <w:t>3</w:t>
      </w:r>
      <w:r>
        <w:t xml:space="preserve"> iga ülestöötamata m</w:t>
      </w:r>
      <w:r w:rsidRPr="5992415B">
        <w:rPr>
          <w:vertAlign w:val="superscript"/>
        </w:rPr>
        <w:t>3</w:t>
      </w:r>
      <w:r>
        <w:t xml:space="preserve"> ulatuses. Samuti on tellijal õigus vähendada ülestöötamata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*.ktr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järkamise,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akteerib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t>Juhul, kui tööde vastuvõtmisel on tellijal pretensioone kokku lepitud tööde nõuetekohasuse kohta, määrab ta töövõtjale tähtaja puuduste kõrvaldamiseks ning samavõrra lükkub edasi tööde eest tasumise kohustus. Juhul, kui töövõtja ei kõrvalda 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puidu järkamine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puidu kvaliteedi kahjustamine raiel ja/või kokkuveol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lastRenderedPageBreak/>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343863E" w14:textId="77777777" w:rsidR="008B47C5" w:rsidRDefault="000D65AE" w:rsidP="008B47C5">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7959360D" w14:textId="77777777" w:rsidR="0079735C" w:rsidRDefault="19E15AA3" w:rsidP="000D65AE">
      <w:pPr>
        <w:pStyle w:val="ListParagraph"/>
        <w:numPr>
          <w:ilvl w:val="1"/>
          <w:numId w:val="1"/>
        </w:numPr>
        <w:ind w:hanging="846"/>
        <w:jc w:val="both"/>
        <w:outlineLvl w:val="0"/>
      </w:pPr>
      <w:r w:rsidRPr="008B47C5">
        <w:t xml:space="preserve">Tellijal on õigus leppetrahv ja kahjutasu tasaarvestada </w:t>
      </w:r>
      <w:r w:rsidR="00AC66D1" w:rsidRPr="008B47C5">
        <w:t>t</w:t>
      </w:r>
      <w:r w:rsidRPr="008B47C5">
        <w:t>öövõtjale tasumisele kuuluva summaga, sh nii tagatisrahaga kui tööde eest tasumisele kuuluva tasuga</w:t>
      </w:r>
      <w:r w:rsidR="52331F2C">
        <w:t xml:space="preserve">. </w:t>
      </w:r>
    </w:p>
    <w:p w14:paraId="17B9B954" w14:textId="321561E4" w:rsidR="000D65AE" w:rsidRPr="00E139A0" w:rsidRDefault="000D65AE" w:rsidP="000D65AE">
      <w:pPr>
        <w:pStyle w:val="ListParagraph"/>
        <w:numPr>
          <w:ilvl w:val="1"/>
          <w:numId w:val="1"/>
        </w:numPr>
        <w:ind w:hanging="846"/>
        <w:jc w:val="both"/>
        <w:outlineLvl w:val="0"/>
      </w:pPr>
      <w:r w:rsidDel="000D65AE">
        <w:t>Juhul, kui t</w:t>
      </w:r>
      <w:r>
        <w:t xml:space="preserve">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Juhul, kui töövõtjal puuduvad tähtaegselt lepingus kokkulepitud mahtude täitmiseks harvesteri-,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Lepingu rikkumise vabandatavus</w:t>
      </w:r>
    </w:p>
    <w:p w14:paraId="6C88AB0B" w14:textId="77777777" w:rsidR="008765F1" w:rsidRPr="00E139A0" w:rsidRDefault="008765F1" w:rsidP="008765F1">
      <w:pPr>
        <w:pStyle w:val="ListParagraph"/>
        <w:numPr>
          <w:ilvl w:val="1"/>
          <w:numId w:val="1"/>
        </w:numPr>
        <w:ind w:hanging="846"/>
        <w:jc w:val="both"/>
        <w:outlineLvl w:val="0"/>
      </w:pPr>
      <w:r w:rsidRPr="00E139A0">
        <w:t xml:space="preserve">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RMK-le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lastRenderedPageBreak/>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1C5A52CA"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End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EndPr/>
        <w:sdtContent>
          <w:r w:rsidRPr="00E139A0">
            <w:t>[Vali kuupäev]</w:t>
          </w:r>
        </w:sdtContent>
      </w:sdt>
      <w:r w:rsidRPr="00E139A0">
        <w:t xml:space="preserve"> ja/või kõikide lepinguliste kohustuste täitmiseni mõlema poole poolt</w:t>
      </w:r>
      <w:r w:rsidR="005E7005">
        <w:t xml:space="preserve">. </w:t>
      </w:r>
      <w:r w:rsidR="005E7005" w:rsidRPr="00E910AB">
        <w:t xml:space="preserve">Teenuse tellimise periood on kuni </w:t>
      </w:r>
      <w:r w:rsidR="005E7005">
        <w:t>__</w:t>
      </w:r>
      <w:r w:rsidR="005E7005" w:rsidRPr="00E910AB">
        <w:t>.</w:t>
      </w:r>
      <w:r w:rsidR="005E7005">
        <w:t>__</w:t>
      </w:r>
      <w:r w:rsidR="005E7005" w:rsidRPr="00E910AB">
        <w:t>.</w:t>
      </w:r>
      <w:r w:rsidR="005E7005">
        <w:t>___</w:t>
      </w:r>
      <w:r w:rsidR="005E7005" w:rsidRPr="00E910AB">
        <w:t xml:space="preserve"> või kuni maksimaalse kogumaksumuse täitumiseni</w:t>
      </w:r>
      <w:r w:rsidRPr="00E139A0">
        <w:t xml:space="preserve">.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5170F677" w:rsidR="0003345F" w:rsidRDefault="0003345F" w:rsidP="0003345F">
      <w:pPr>
        <w:pStyle w:val="ListParagraph"/>
        <w:numPr>
          <w:ilvl w:val="1"/>
          <w:numId w:val="1"/>
        </w:numPr>
        <w:ind w:hanging="846"/>
        <w:jc w:val="both"/>
        <w:outlineLvl w:val="0"/>
      </w:pPr>
      <w:r w:rsidRPr="00E139A0">
        <w:t xml:space="preserve">Tellijal on õigus leping ilma etteteatamisajata ennetähtaegselt üles öelda, jätkata RHS § 119 alusel hankemenetlusega ja nõuda tekitatud kahju hüvitamist kui töövõtja ei asu lepingut täitma, st ei  teosta lepingu punktis </w:t>
      </w:r>
      <w:r w:rsidR="00F82E65">
        <w:fldChar w:fldCharType="begin"/>
      </w:r>
      <w:r w:rsidR="00F82E65">
        <w:instrText xml:space="preserve"> REF _Ref52890347 \r \h </w:instrText>
      </w:r>
      <w:r w:rsidR="00F82E65">
        <w:fldChar w:fldCharType="separate"/>
      </w:r>
      <w:r w:rsidR="00F82E65">
        <w:t>13.54</w:t>
      </w:r>
      <w:r w:rsidR="00F82E65">
        <w:fldChar w:fldCharType="end"/>
      </w:r>
      <w:r w:rsidR="00F82E65">
        <w:t xml:space="preserve"> </w:t>
      </w:r>
      <w:r w:rsidRPr="00E139A0">
        <w:t>nimetatud toiminguid tähtaegselt.</w:t>
      </w:r>
    </w:p>
    <w:p w14:paraId="4B990B75" w14:textId="77777777" w:rsidR="00E34210" w:rsidRPr="00E139A0" w:rsidRDefault="00E34210" w:rsidP="00E34210">
      <w:pPr>
        <w:pStyle w:val="ListParagraph"/>
        <w:ind w:left="846"/>
        <w:jc w:val="both"/>
        <w:outlineLvl w:val="0"/>
      </w:pPr>
    </w:p>
    <w:p w14:paraId="4858106E" w14:textId="77777777" w:rsidR="00E34210" w:rsidRPr="007F5872" w:rsidRDefault="00E34210" w:rsidP="00E34210">
      <w:pPr>
        <w:pStyle w:val="ListParagraph"/>
        <w:numPr>
          <w:ilvl w:val="0"/>
          <w:numId w:val="1"/>
        </w:numPr>
        <w:jc w:val="both"/>
        <w:outlineLvl w:val="0"/>
        <w:rPr>
          <w:b/>
          <w:bCs/>
        </w:rPr>
      </w:pPr>
      <w:r w:rsidRPr="007F5872">
        <w:rPr>
          <w:b/>
          <w:bCs/>
        </w:rPr>
        <w:t>Tellija esindamine lepingu täitmisega seotud küsimustes</w:t>
      </w:r>
    </w:p>
    <w:p w14:paraId="757B15FD" w14:textId="77777777" w:rsidR="00E34210" w:rsidRPr="007F5872" w:rsidRDefault="00E34210" w:rsidP="00E34210">
      <w:pPr>
        <w:ind w:left="720"/>
        <w:jc w:val="both"/>
        <w:outlineLvl w:val="0"/>
      </w:pPr>
    </w:p>
    <w:p w14:paraId="0E077670" w14:textId="77777777" w:rsidR="00E34210" w:rsidRPr="007F5872" w:rsidRDefault="00E34210" w:rsidP="00E34210">
      <w:pPr>
        <w:pStyle w:val="ListParagraph"/>
        <w:numPr>
          <w:ilvl w:val="1"/>
          <w:numId w:val="1"/>
        </w:numPr>
        <w:ind w:hanging="846"/>
        <w:jc w:val="both"/>
        <w:outlineLvl w:val="0"/>
      </w:pPr>
      <w:r w:rsidRPr="007F5872">
        <w:t>Juhul, kui leping on allkirjastatud RMK juhatuse liikme poolt, on lepingu täitmisega seotud hankelepingute sõlmimise ja/või tellimuste esitamise õigus, sõltumata nende maksumusest, lepingu täitmise eest vastutava RMK struktuuriüksuse või piirkonna juhil ning piiratud ulatuses lepingu, hankelepingu või tellimuse alusel teostatavate tööde korraldamiseks volitatud spetsialistil;</w:t>
      </w:r>
    </w:p>
    <w:p w14:paraId="4F574CFA" w14:textId="77777777" w:rsidR="00E34210" w:rsidRPr="007F5872" w:rsidRDefault="00E34210" w:rsidP="00E34210">
      <w:pPr>
        <w:pStyle w:val="ListParagraph"/>
        <w:numPr>
          <w:ilvl w:val="1"/>
          <w:numId w:val="1"/>
        </w:numPr>
        <w:ind w:hanging="846"/>
        <w:jc w:val="both"/>
        <w:outlineLvl w:val="0"/>
      </w:pPr>
      <w:r w:rsidRPr="007F5872">
        <w:t>Lepingu ning selle alusel sõlmitud hankelepingute ja esitatud tellimuste täitmiseks vahetult vajalike lisade (tööajagraafikud, kasutatava tehnika loetelu) jmt dokumentide allkirjastamise ning pretensioonide esitamise õigus, samuti tööülesannete andmise ja töö kvaliteedi kontrollimise õigus, on lepingus, hankelepingus või tellimuses sätestatud kontaktisikul;</w:t>
      </w:r>
    </w:p>
    <w:p w14:paraId="6330E5B0" w14:textId="77777777" w:rsidR="00E34210" w:rsidRPr="007F5872" w:rsidRDefault="00E34210" w:rsidP="00E34210">
      <w:pPr>
        <w:pStyle w:val="ListParagraph"/>
        <w:numPr>
          <w:ilvl w:val="1"/>
          <w:numId w:val="1"/>
        </w:numPr>
        <w:ind w:hanging="846"/>
        <w:jc w:val="both"/>
        <w:outlineLvl w:val="0"/>
      </w:pPr>
      <w:r w:rsidRPr="007F5872">
        <w:t>Kui tööde üleandmis-vastuvõtmisaktide kinnitamiseks või allkirjastamiseks volitatud isik ei ole teisiti välja toodud, on vastav õigus töid vahetult juhendaval RMK töötajal.</w:t>
      </w:r>
    </w:p>
    <w:p w14:paraId="21357C75" w14:textId="64496FBA" w:rsidR="003C5E75" w:rsidRDefault="003C5E75" w:rsidP="003C5E75">
      <w:pPr>
        <w:ind w:left="720"/>
        <w:jc w:val="both"/>
        <w:outlineLvl w:val="0"/>
      </w:pPr>
    </w:p>
    <w:p w14:paraId="04DE5FCF" w14:textId="77777777" w:rsidR="00E34210" w:rsidRDefault="00E34210" w:rsidP="003C5E75">
      <w:pPr>
        <w:ind w:left="720"/>
        <w:jc w:val="both"/>
        <w:outlineLvl w:val="0"/>
      </w:pPr>
    </w:p>
    <w:p w14:paraId="56D2107E" w14:textId="77777777" w:rsidR="00E34210" w:rsidRPr="00655E9C" w:rsidRDefault="00E34210"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lastRenderedPageBreak/>
        <w:t>Poolte esindajad ja kontaktandmed</w:t>
      </w:r>
    </w:p>
    <w:p w14:paraId="200DA700" w14:textId="77777777" w:rsidR="00E34210" w:rsidRPr="007A4EBE" w:rsidRDefault="00E34210" w:rsidP="00E34210">
      <w:pPr>
        <w:pStyle w:val="Pealkiri21"/>
        <w:numPr>
          <w:ilvl w:val="1"/>
          <w:numId w:val="1"/>
        </w:numPr>
        <w:ind w:hanging="846"/>
        <w:jc w:val="both"/>
        <w:rPr>
          <w:spacing w:val="0"/>
        </w:rPr>
      </w:pPr>
      <w:r w:rsidRPr="007A4EBE">
        <w:rPr>
          <w:spacing w:val="0"/>
        </w:rPr>
        <w:t xml:space="preserve">Töövõtja esindaja on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6C729951" w14:textId="77777777" w:rsidR="007A4EBE" w:rsidRPr="007A4EBE" w:rsidRDefault="007A4EBE" w:rsidP="007A4EBE">
      <w:pPr>
        <w:pStyle w:val="ListParagraph"/>
        <w:numPr>
          <w:ilvl w:val="1"/>
          <w:numId w:val="1"/>
        </w:numPr>
        <w:ind w:hanging="846"/>
        <w:jc w:val="both"/>
        <w:outlineLvl w:val="0"/>
      </w:pPr>
      <w:r w:rsidRPr="007A4EBE">
        <w:t>Tellija esindajad käesoleva raamlepingu täitmisel on:</w:t>
      </w:r>
    </w:p>
    <w:p w14:paraId="15C446A6" w14:textId="0370B0D7" w:rsidR="003C5E75" w:rsidRPr="007A4EBE" w:rsidRDefault="007A4EBE" w:rsidP="007A4EBE">
      <w:pPr>
        <w:pStyle w:val="Pealkiri21"/>
        <w:numPr>
          <w:ilvl w:val="2"/>
          <w:numId w:val="1"/>
        </w:numPr>
        <w:jc w:val="both"/>
        <w:rPr>
          <w:spacing w:val="0"/>
        </w:rPr>
      </w:pPr>
      <w:r w:rsidRPr="007A4EBE">
        <w:rPr>
          <w:spacing w:val="0"/>
        </w:rPr>
        <w:t xml:space="preserve">punkt 17.1 osas: </w:t>
      </w:r>
      <w:r w:rsidR="00230C16" w:rsidRPr="007A4EBE">
        <w:rPr>
          <w:spacing w:val="0"/>
        </w:rPr>
        <w:t xml:space="preserve">RMK </w:t>
      </w:r>
      <w:r w:rsidR="00230C16" w:rsidRPr="007A4EBE">
        <w:rPr>
          <w:spacing w:val="0"/>
        </w:rPr>
        <w:fldChar w:fldCharType="begin"/>
      </w:r>
      <w:r w:rsidR="00230C16" w:rsidRPr="007A4EBE">
        <w:rPr>
          <w:spacing w:val="0"/>
        </w:rPr>
        <w:instrText xml:space="preserve"> MACROBUTTON  AcceptAllChangesInDoc [Sisesta ametinimetus] </w:instrText>
      </w:r>
      <w:r w:rsidR="00230C16" w:rsidRPr="007A4EBE">
        <w:rPr>
          <w:spacing w:val="0"/>
        </w:rPr>
        <w:fldChar w:fldCharType="end"/>
      </w:r>
      <w:r w:rsidR="00230C16" w:rsidRPr="007A4EBE">
        <w:rPr>
          <w:spacing w:val="0"/>
        </w:rPr>
        <w:fldChar w:fldCharType="begin"/>
      </w:r>
      <w:r w:rsidR="00230C16" w:rsidRPr="007A4EBE">
        <w:rPr>
          <w:spacing w:val="0"/>
        </w:rPr>
        <w:instrText xml:space="preserve"> MACROBUTTON  AcceptAllChangesInDoc [Sisesta eesnimi ja perekonnanimi] </w:instrText>
      </w:r>
      <w:r w:rsidR="00230C16" w:rsidRPr="007A4EBE">
        <w:rPr>
          <w:spacing w:val="0"/>
        </w:rPr>
        <w:fldChar w:fldCharType="end"/>
      </w:r>
      <w:r w:rsidR="00230C16" w:rsidRPr="007A4EBE">
        <w:rPr>
          <w:spacing w:val="0"/>
        </w:rPr>
        <w:t xml:space="preserve">tel </w:t>
      </w:r>
      <w:r w:rsidR="00230C16" w:rsidRPr="007A4EBE">
        <w:rPr>
          <w:spacing w:val="0"/>
        </w:rPr>
        <w:fldChar w:fldCharType="begin"/>
      </w:r>
      <w:r w:rsidR="00230C16" w:rsidRPr="007A4EBE">
        <w:rPr>
          <w:spacing w:val="0"/>
        </w:rPr>
        <w:instrText xml:space="preserve"> MACROBUTTON  AcceptAllChangesInDoc [Sisesta number] </w:instrText>
      </w:r>
      <w:r w:rsidR="00230C16" w:rsidRPr="007A4EBE">
        <w:rPr>
          <w:spacing w:val="0"/>
        </w:rPr>
        <w:fldChar w:fldCharType="end"/>
      </w:r>
      <w:r w:rsidR="00230C16" w:rsidRPr="007A4EBE">
        <w:rPr>
          <w:spacing w:val="0"/>
        </w:rPr>
        <w:t xml:space="preserve">e-post </w:t>
      </w:r>
      <w:r w:rsidR="00EF43B3" w:rsidRPr="007A4EBE">
        <w:rPr>
          <w:spacing w:val="0"/>
        </w:rPr>
        <w:fldChar w:fldCharType="begin"/>
      </w:r>
      <w:r w:rsidR="00EF43B3" w:rsidRPr="007A4EBE">
        <w:rPr>
          <w:spacing w:val="0"/>
        </w:rPr>
        <w:instrText xml:space="preserve"> MACROBUTTON  AcceptAllChangesInDoc [Sisesta e-post]. </w:instrText>
      </w:r>
      <w:r w:rsidR="00EF43B3" w:rsidRPr="007A4EBE">
        <w:rPr>
          <w:spacing w:val="0"/>
        </w:rPr>
        <w:fldChar w:fldCharType="end"/>
      </w:r>
    </w:p>
    <w:p w14:paraId="7E9AD53E" w14:textId="64157242" w:rsidR="007A4EBE" w:rsidRPr="007A4EBE" w:rsidRDefault="007A4EBE" w:rsidP="007A4EBE">
      <w:pPr>
        <w:pStyle w:val="Pealkiri21"/>
        <w:numPr>
          <w:ilvl w:val="2"/>
          <w:numId w:val="1"/>
        </w:numPr>
        <w:jc w:val="both"/>
        <w:rPr>
          <w:spacing w:val="0"/>
        </w:rPr>
      </w:pPr>
      <w:r w:rsidRPr="007A4EBE">
        <w:rPr>
          <w:spacing w:val="0"/>
        </w:rPr>
        <w:t xml:space="preserve">punkt 17.2 osas: RMK </w:t>
      </w:r>
      <w:r w:rsidRPr="007A4EBE">
        <w:rPr>
          <w:spacing w:val="0"/>
        </w:rPr>
        <w:fldChar w:fldCharType="begin"/>
      </w:r>
      <w:r w:rsidRPr="007A4EBE">
        <w:rPr>
          <w:spacing w:val="0"/>
        </w:rPr>
        <w:instrText xml:space="preserve"> MACROBUTTON  AcceptAllChangesInDoc [Sisesta ametinimetus] </w:instrText>
      </w:r>
      <w:r w:rsidRPr="007A4EBE">
        <w:rPr>
          <w:spacing w:val="0"/>
        </w:rPr>
        <w:fldChar w:fldCharType="end"/>
      </w:r>
      <w:r w:rsidRPr="007A4EBE">
        <w:rPr>
          <w:spacing w:val="0"/>
        </w:rPr>
        <w:fldChar w:fldCharType="begin"/>
      </w:r>
      <w:r w:rsidRPr="007A4EBE">
        <w:rPr>
          <w:spacing w:val="0"/>
        </w:rPr>
        <w:instrText xml:space="preserve"> MACROBUTTON  AcceptAllChangesInDoc [Sisesta eesnimi ja perekonnanimi] </w:instrText>
      </w:r>
      <w:r w:rsidRPr="007A4EBE">
        <w:rPr>
          <w:spacing w:val="0"/>
        </w:rPr>
        <w:fldChar w:fldCharType="end"/>
      </w:r>
      <w:r w:rsidRPr="007A4EBE">
        <w:rPr>
          <w:spacing w:val="0"/>
        </w:rPr>
        <w:t xml:space="preserve">tel </w:t>
      </w:r>
      <w:r w:rsidRPr="007A4EBE">
        <w:rPr>
          <w:spacing w:val="0"/>
        </w:rPr>
        <w:fldChar w:fldCharType="begin"/>
      </w:r>
      <w:r w:rsidRPr="007A4EBE">
        <w:rPr>
          <w:spacing w:val="0"/>
        </w:rPr>
        <w:instrText xml:space="preserve"> MACROBUTTON  AcceptAllChangesInDoc [Sisesta number] </w:instrText>
      </w:r>
      <w:r w:rsidRPr="007A4EBE">
        <w:rPr>
          <w:spacing w:val="0"/>
        </w:rPr>
        <w:fldChar w:fldCharType="end"/>
      </w:r>
      <w:r w:rsidRPr="007A4EBE">
        <w:rPr>
          <w:spacing w:val="0"/>
        </w:rPr>
        <w:t xml:space="preserve">e-post </w:t>
      </w:r>
      <w:r w:rsidRPr="007A4EBE">
        <w:rPr>
          <w:spacing w:val="0"/>
        </w:rPr>
        <w:fldChar w:fldCharType="begin"/>
      </w:r>
      <w:r w:rsidRPr="007A4EBE">
        <w:rPr>
          <w:spacing w:val="0"/>
        </w:rPr>
        <w:instrText xml:space="preserve"> MACROBUTTON  AcceptAllChangesInDoc [Sisesta e-post]. </w:instrText>
      </w:r>
      <w:r w:rsidRPr="007A4EBE">
        <w:rPr>
          <w:spacing w:val="0"/>
        </w:rPr>
        <w:fldChar w:fldCharType="end"/>
      </w: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E-kirja teel edastatud teated peetakse kättesaaduks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33C43F86" w:rsidR="0009189E" w:rsidRPr="00E139A0" w:rsidRDefault="00F60AD3" w:rsidP="0009189E">
      <w:pPr>
        <w:pStyle w:val="ListParagraph"/>
        <w:numPr>
          <w:ilvl w:val="1"/>
          <w:numId w:val="1"/>
        </w:numPr>
        <w:ind w:hanging="846"/>
        <w:jc w:val="both"/>
        <w:outlineLvl w:val="0"/>
      </w:pPr>
      <w:r>
        <w:t>Kõik lepingu muudatused jõustuvad pärast nende allakirjutamist mõlema poole poolt allakirjutamise hetkest või poolte poolt kirjalikult määratud tähtajal</w:t>
      </w:r>
      <w:r w:rsidR="0009189E">
        <w:t xml:space="preserve">. </w:t>
      </w:r>
    </w:p>
    <w:p w14:paraId="709B75EE" w14:textId="1C538087" w:rsidR="0009189E" w:rsidRPr="00E139A0" w:rsidRDefault="0009189E" w:rsidP="0009189E">
      <w:pPr>
        <w:pStyle w:val="ListParagraph"/>
        <w:numPr>
          <w:ilvl w:val="1"/>
          <w:numId w:val="1"/>
        </w:numPr>
        <w:ind w:hanging="846"/>
        <w:jc w:val="both"/>
        <w:outlineLvl w:val="0"/>
      </w:pPr>
      <w:r w:rsidRPr="00E139A0">
        <w:t>Lepingu Lisa 1/1 „Tööajagraafik“</w:t>
      </w:r>
      <w:r w:rsidR="00F97660">
        <w:t xml:space="preserve"> ja</w:t>
      </w:r>
      <w:r w:rsidRPr="00E139A0">
        <w:t xml:space="preserve"> Lisa </w:t>
      </w:r>
      <w:r w:rsidR="00F97660">
        <w:t>4</w:t>
      </w:r>
      <w:r w:rsidRPr="00E139A0">
        <w:t>/1 „Töövõtja poolt kasutatava tehnika nimekiri“</w:t>
      </w:r>
      <w:r w:rsidR="00F97660">
        <w:t xml:space="preserve"> </w:t>
      </w:r>
      <w:r w:rsidRPr="00E139A0">
        <w:t>jõustuvad pärast allkirjastamist mõlema poole poolt või poolte poolt kirjalikult määratud tähtajal.</w:t>
      </w:r>
    </w:p>
    <w:p w14:paraId="17082C0A" w14:textId="45AAEE2A" w:rsidR="0009189E" w:rsidRPr="00E139A0" w:rsidRDefault="0009189E" w:rsidP="0009189E">
      <w:pPr>
        <w:pStyle w:val="ListParagraph"/>
        <w:numPr>
          <w:ilvl w:val="1"/>
          <w:numId w:val="1"/>
        </w:numPr>
        <w:ind w:hanging="846"/>
        <w:jc w:val="both"/>
        <w:outlineLvl w:val="0"/>
      </w:pPr>
      <w:r>
        <w:t>Lepingu lisadeks olevaid juhendeid ja nõudeid (</w:t>
      </w:r>
      <w:r w:rsidR="0059104E">
        <w:t>baas</w:t>
      </w:r>
      <w:r w:rsidR="00B83990">
        <w:t>hinna</w:t>
      </w:r>
      <w:r>
        <w:t xml:space="preserve">raamistik, RMK harvestermõõtmise juhend, RMK keskkonnanõuded mootorsõidukitega ja saagidega töötamisel, RMK nõuded isikukaitsevahendite kasutamiseks, </w:t>
      </w:r>
      <w:r w:rsidR="0059104E">
        <w:t>baas</w:t>
      </w:r>
      <w:r>
        <w:t xml:space="preserve">hinnaraamistiku terminid ning mõisted, RMK energiapuidu varumise, ladustamise ja mahu määramise juhend, RMK säilikpuude juhend, Metsateede kasutamise hea tava.) võib RMK muuta ühepoolselt ning muudatusi poolte poolt eraldi ei allkirjastata. Lepingu lisadeks olevaid </w:t>
      </w:r>
      <w:r w:rsidR="00D77DEA">
        <w:t>baas</w:t>
      </w:r>
      <w:r>
        <w:t>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t>Lepingu täitmisel tekkivad lahkarvamused lahendatakse läbirääkimiste teel. Läbirääkimiste käigus kokkuleppele mittejõudmisel lahendatakse vaidlused õigusaktidega sätestatud korras.</w:t>
      </w:r>
    </w:p>
    <w:p w14:paraId="2EF6C812" w14:textId="3594CCBC" w:rsidR="28D73185" w:rsidRDefault="28D73185" w:rsidP="34C788BA">
      <w:pPr>
        <w:pStyle w:val="ListParagraph"/>
        <w:numPr>
          <w:ilvl w:val="1"/>
          <w:numId w:val="1"/>
        </w:numPr>
        <w:ind w:hanging="846"/>
        <w:jc w:val="both"/>
        <w:outlineLvl w:val="0"/>
      </w:pPr>
      <w:r>
        <w:t>Leping allkirjastatakse digitaalselt.</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51BDE0DE" w14:textId="04D32C17" w:rsidR="0002252B" w:rsidRPr="00655E9C" w:rsidRDefault="00292D32" w:rsidP="00F94A56">
      <w:pPr>
        <w:spacing w:after="200" w:line="276" w:lineRule="auto"/>
      </w:pPr>
      <w:r>
        <w:rPr>
          <w:sz w:val="22"/>
          <w:szCs w:val="22"/>
        </w:rPr>
        <w:br w:type="page"/>
      </w:r>
    </w:p>
    <w:p w14:paraId="1FEF2673" w14:textId="344F2EB8" w:rsidR="00F94A56" w:rsidRDefault="00F94A56" w:rsidP="0002252B">
      <w:pPr>
        <w:ind w:left="4956"/>
        <w:jc w:val="both"/>
        <w:outlineLvl w:val="0"/>
        <w:rPr>
          <w:sz w:val="22"/>
          <w:szCs w:val="22"/>
        </w:rPr>
      </w:pPr>
      <w:r w:rsidRPr="00655E9C">
        <w:rPr>
          <w:sz w:val="22"/>
          <w:szCs w:val="22"/>
        </w:rPr>
        <w:lastRenderedPageBreak/>
        <w:t>Lisa 1/1</w:t>
      </w:r>
    </w:p>
    <w:p w14:paraId="7C688022" w14:textId="16CBB51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655E9C">
            <w:rPr>
              <w:sz w:val="22"/>
              <w:szCs w:val="22"/>
            </w:rPr>
            <w:t>[Vali kuupäev]</w:t>
          </w:r>
        </w:sdtContent>
      </w:sdt>
      <w:r w:rsidRPr="00655E9C">
        <w:rPr>
          <w:sz w:val="22"/>
          <w:szCs w:val="22"/>
        </w:rPr>
        <w:t xml:space="preserve"> raie- ja kokkuveoteenuse </w:t>
      </w:r>
      <w:r w:rsidR="003E490C" w:rsidRPr="003E490C">
        <w:rPr>
          <w:sz w:val="22"/>
          <w:szCs w:val="22"/>
        </w:rPr>
        <w:t xml:space="preserve">töövõtu raamlepingu </w:t>
      </w:r>
      <w:r w:rsidRPr="00655E9C">
        <w:rPr>
          <w:sz w:val="22"/>
          <w:szCs w:val="22"/>
        </w:rPr>
        <w:t xml:space="preserve">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4C2A8B79" w:rsidR="00EF43B3" w:rsidRPr="00655E9C" w:rsidRDefault="00EF43B3" w:rsidP="00EF43B3">
      <w:pPr>
        <w:jc w:val="right"/>
        <w:outlineLvl w:val="0"/>
      </w:pPr>
    </w:p>
    <w:p w14:paraId="5D5AF98C" w14:textId="17356FB6" w:rsidR="00EF43B3" w:rsidRPr="00655E9C" w:rsidRDefault="00EF43B3" w:rsidP="00824FAA">
      <w:pPr>
        <w:jc w:val="both"/>
        <w:outlineLvl w:val="0"/>
      </w:pPr>
    </w:p>
    <w:p w14:paraId="68F732C5" w14:textId="77777777" w:rsidR="00D77DEA" w:rsidRDefault="0002252B" w:rsidP="00D77DEA">
      <w:pPr>
        <w:pStyle w:val="ListParagraph"/>
        <w:numPr>
          <w:ilvl w:val="0"/>
          <w:numId w:val="22"/>
        </w:numPr>
        <w:jc w:val="both"/>
      </w:pPr>
      <w:r w:rsidRPr="5992415B">
        <w:t>Riigimetsa Majandamise Keskus,</w:t>
      </w:r>
      <w:r w:rsidRPr="00655E9C">
        <w:t xml:space="preserve"> </w:t>
      </w:r>
      <w:r w:rsidRPr="5992415B">
        <w:t xml:space="preserve">edaspidi </w:t>
      </w:r>
      <w:r w:rsidRPr="00655E9C">
        <w:rPr>
          <w:b/>
          <w:bCs/>
        </w:rPr>
        <w:t>RMK</w:t>
      </w:r>
      <w:r w:rsidRPr="5992415B">
        <w:t xml:space="preserve"> või </w:t>
      </w:r>
      <w:r w:rsidRPr="00655E9C">
        <w:rPr>
          <w:b/>
          <w:bCs/>
        </w:rPr>
        <w:t>tellija</w:t>
      </w:r>
      <w:r w:rsidRPr="5992415B">
        <w:rPr>
          <w:b/>
          <w:bCs/>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5992415B">
        <w:rPr>
          <w:b/>
          <w:bCs/>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19DD2BC7" w:rsidR="00824FAA" w:rsidRPr="00655E9C" w:rsidRDefault="00824FAA" w:rsidP="5992415B">
      <w:pPr>
        <w:ind w:left="360"/>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5992415B">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vAlign w:val="bottom"/>
          </w:tcPr>
          <w:p w14:paraId="5D7F6976" w14:textId="07FACBB7" w:rsidR="00524C27" w:rsidRPr="00655E9C" w:rsidRDefault="00524C27" w:rsidP="00524C27">
            <w:r>
              <w:t>Tööli</w:t>
            </w:r>
            <w:r w:rsidR="7F89A798">
              <w:t>i</w:t>
            </w:r>
            <w:r>
              <w:t>k</w:t>
            </w:r>
          </w:p>
        </w:tc>
        <w:tc>
          <w:tcPr>
            <w:tcW w:w="590" w:type="dxa"/>
            <w:textDirection w:val="btLr"/>
            <w:vAlign w:val="bottom"/>
          </w:tcPr>
          <w:p w14:paraId="7BFDAD2E" w14:textId="77777777" w:rsidR="00524C27" w:rsidRPr="00655E9C" w:rsidRDefault="00524C27" w:rsidP="00824FAA">
            <w:pPr>
              <w:ind w:left="113" w:right="113"/>
            </w:pPr>
            <w:r w:rsidRPr="00655E9C">
              <w:t>jaan</w:t>
            </w:r>
          </w:p>
        </w:tc>
        <w:tc>
          <w:tcPr>
            <w:tcW w:w="590" w:type="dxa"/>
            <w:textDirection w:val="btLr"/>
            <w:vAlign w:val="bottom"/>
          </w:tcPr>
          <w:p w14:paraId="4DE9AB55" w14:textId="77777777" w:rsidR="00524C27" w:rsidRPr="00655E9C" w:rsidRDefault="00524C27" w:rsidP="00824FAA">
            <w:pPr>
              <w:ind w:left="113" w:right="113"/>
            </w:pPr>
            <w:r w:rsidRPr="00655E9C">
              <w:t>veebr</w:t>
            </w:r>
          </w:p>
        </w:tc>
        <w:tc>
          <w:tcPr>
            <w:tcW w:w="606" w:type="dxa"/>
            <w:textDirection w:val="btLr"/>
            <w:vAlign w:val="bottom"/>
          </w:tcPr>
          <w:p w14:paraId="185EABD5" w14:textId="77777777" w:rsidR="00524C27" w:rsidRPr="00655E9C" w:rsidRDefault="00524C27" w:rsidP="00824FAA">
            <w:pPr>
              <w:ind w:left="113" w:right="113"/>
            </w:pPr>
            <w:r w:rsidRPr="00655E9C">
              <w:t>märts</w:t>
            </w:r>
          </w:p>
        </w:tc>
        <w:tc>
          <w:tcPr>
            <w:tcW w:w="518" w:type="dxa"/>
            <w:textDirection w:val="btLr"/>
            <w:vAlign w:val="bottom"/>
          </w:tcPr>
          <w:p w14:paraId="02F2B697" w14:textId="77777777" w:rsidR="00524C27" w:rsidRPr="00655E9C" w:rsidRDefault="00524C27" w:rsidP="00824FAA">
            <w:pPr>
              <w:ind w:left="113" w:right="113"/>
            </w:pPr>
            <w:r w:rsidRPr="00655E9C">
              <w:t>apr</w:t>
            </w:r>
          </w:p>
        </w:tc>
        <w:tc>
          <w:tcPr>
            <w:tcW w:w="578" w:type="dxa"/>
            <w:textDirection w:val="btLr"/>
            <w:vAlign w:val="bottom"/>
          </w:tcPr>
          <w:p w14:paraId="345378C7" w14:textId="77777777" w:rsidR="00524C27" w:rsidRPr="00655E9C" w:rsidRDefault="00524C27" w:rsidP="00824FAA">
            <w:pPr>
              <w:ind w:left="113" w:right="113"/>
            </w:pPr>
            <w:r w:rsidRPr="00655E9C">
              <w:t>mai</w:t>
            </w:r>
          </w:p>
        </w:tc>
        <w:tc>
          <w:tcPr>
            <w:tcW w:w="507" w:type="dxa"/>
            <w:textDirection w:val="btLr"/>
            <w:vAlign w:val="bottom"/>
          </w:tcPr>
          <w:p w14:paraId="014D2D6F" w14:textId="77777777" w:rsidR="00524C27" w:rsidRPr="00655E9C" w:rsidRDefault="00524C27" w:rsidP="00824FAA">
            <w:pPr>
              <w:ind w:left="113" w:right="113"/>
            </w:pPr>
            <w:r w:rsidRPr="00655E9C">
              <w:t>juuni</w:t>
            </w:r>
          </w:p>
        </w:tc>
        <w:tc>
          <w:tcPr>
            <w:tcW w:w="590" w:type="dxa"/>
            <w:textDirection w:val="btLr"/>
            <w:vAlign w:val="bottom"/>
          </w:tcPr>
          <w:p w14:paraId="08D4BC37" w14:textId="77777777" w:rsidR="00524C27" w:rsidRPr="00655E9C" w:rsidRDefault="00524C27" w:rsidP="00824FAA">
            <w:pPr>
              <w:ind w:left="113" w:right="113"/>
            </w:pPr>
            <w:r w:rsidRPr="00655E9C">
              <w:t>juuli</w:t>
            </w:r>
          </w:p>
        </w:tc>
        <w:tc>
          <w:tcPr>
            <w:tcW w:w="590" w:type="dxa"/>
            <w:textDirection w:val="btLr"/>
            <w:vAlign w:val="bottom"/>
          </w:tcPr>
          <w:p w14:paraId="644548FF" w14:textId="77777777" w:rsidR="00524C27" w:rsidRPr="00655E9C" w:rsidRDefault="00524C27" w:rsidP="00824FAA">
            <w:pPr>
              <w:ind w:left="113" w:right="113"/>
            </w:pPr>
            <w:r w:rsidRPr="00655E9C">
              <w:t>aug</w:t>
            </w:r>
          </w:p>
        </w:tc>
        <w:tc>
          <w:tcPr>
            <w:tcW w:w="590" w:type="dxa"/>
            <w:textDirection w:val="btLr"/>
            <w:vAlign w:val="bottom"/>
          </w:tcPr>
          <w:p w14:paraId="510E3AC3" w14:textId="77777777" w:rsidR="00524C27" w:rsidRPr="00655E9C" w:rsidRDefault="00524C27" w:rsidP="00824FAA">
            <w:pPr>
              <w:ind w:left="113" w:right="113"/>
            </w:pPr>
            <w:r w:rsidRPr="00655E9C">
              <w:t>sept</w:t>
            </w:r>
          </w:p>
        </w:tc>
        <w:tc>
          <w:tcPr>
            <w:tcW w:w="590" w:type="dxa"/>
            <w:textDirection w:val="btLr"/>
            <w:vAlign w:val="bottom"/>
          </w:tcPr>
          <w:p w14:paraId="29F11E03" w14:textId="77777777" w:rsidR="00524C27" w:rsidRPr="00655E9C" w:rsidRDefault="00524C27" w:rsidP="00824FAA">
            <w:pPr>
              <w:ind w:left="113" w:right="113"/>
            </w:pPr>
            <w:r w:rsidRPr="00655E9C">
              <w:t>okt</w:t>
            </w:r>
          </w:p>
        </w:tc>
        <w:tc>
          <w:tcPr>
            <w:tcW w:w="611" w:type="dxa"/>
            <w:textDirection w:val="btLr"/>
            <w:vAlign w:val="bottom"/>
          </w:tcPr>
          <w:p w14:paraId="22192465" w14:textId="77777777" w:rsidR="00524C27" w:rsidRPr="00655E9C" w:rsidRDefault="00524C27" w:rsidP="00824FAA">
            <w:pPr>
              <w:ind w:left="113" w:right="113"/>
            </w:pPr>
            <w:r w:rsidRPr="00655E9C">
              <w:t>nov</w:t>
            </w:r>
          </w:p>
        </w:tc>
        <w:tc>
          <w:tcPr>
            <w:tcW w:w="590" w:type="dxa"/>
            <w:textDirection w:val="btLr"/>
            <w:vAlign w:val="bottom"/>
          </w:tcPr>
          <w:p w14:paraId="3995FF39" w14:textId="77777777" w:rsidR="00524C27" w:rsidRPr="00655E9C" w:rsidRDefault="00524C27" w:rsidP="00824FAA">
            <w:pPr>
              <w:ind w:left="113" w:right="113"/>
            </w:pPr>
            <w:r w:rsidRPr="00655E9C">
              <w:t>dets</w:t>
            </w:r>
          </w:p>
        </w:tc>
        <w:tc>
          <w:tcPr>
            <w:tcW w:w="794" w:type="dxa"/>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5992415B">
        <w:trPr>
          <w:trHeight w:val="315"/>
        </w:trPr>
        <w:tc>
          <w:tcPr>
            <w:tcW w:w="474" w:type="dxa"/>
            <w:vAlign w:val="bottom"/>
          </w:tcPr>
          <w:p w14:paraId="39416F6B" w14:textId="77777777" w:rsidR="00524C27" w:rsidRPr="00655E9C" w:rsidRDefault="00524C27" w:rsidP="00824FAA">
            <w:r w:rsidRPr="00655E9C">
              <w:t>HR</w:t>
            </w:r>
          </w:p>
        </w:tc>
        <w:tc>
          <w:tcPr>
            <w:tcW w:w="1076" w:type="dxa"/>
            <w:noWrap/>
            <w:vAlign w:val="bottom"/>
          </w:tcPr>
          <w:p w14:paraId="1E5C2F7E" w14:textId="77777777" w:rsidR="00524C27" w:rsidRPr="00655E9C" w:rsidRDefault="00524C27" w:rsidP="00824FAA">
            <w:r w:rsidRPr="00655E9C">
              <w:t>Raie+kkv</w:t>
            </w:r>
          </w:p>
        </w:tc>
        <w:tc>
          <w:tcPr>
            <w:tcW w:w="590" w:type="dxa"/>
            <w:noWrap/>
            <w:vAlign w:val="bottom"/>
          </w:tcPr>
          <w:p w14:paraId="5196C386" w14:textId="77777777" w:rsidR="00524C27" w:rsidRPr="00655E9C" w:rsidRDefault="00524C27" w:rsidP="00824FAA">
            <w:pPr>
              <w:jc w:val="right"/>
            </w:pPr>
          </w:p>
        </w:tc>
        <w:tc>
          <w:tcPr>
            <w:tcW w:w="590" w:type="dxa"/>
            <w:noWrap/>
            <w:vAlign w:val="bottom"/>
          </w:tcPr>
          <w:p w14:paraId="1FD7C1D9" w14:textId="77777777" w:rsidR="00524C27" w:rsidRPr="00655E9C" w:rsidRDefault="00524C27" w:rsidP="00824FAA">
            <w:pPr>
              <w:jc w:val="right"/>
            </w:pPr>
          </w:p>
        </w:tc>
        <w:tc>
          <w:tcPr>
            <w:tcW w:w="606" w:type="dxa"/>
            <w:noWrap/>
            <w:vAlign w:val="bottom"/>
          </w:tcPr>
          <w:p w14:paraId="33347754" w14:textId="77777777" w:rsidR="00524C27" w:rsidRPr="00655E9C" w:rsidRDefault="00524C27" w:rsidP="00824FAA">
            <w:pPr>
              <w:jc w:val="right"/>
            </w:pPr>
          </w:p>
        </w:tc>
        <w:tc>
          <w:tcPr>
            <w:tcW w:w="518" w:type="dxa"/>
            <w:noWrap/>
            <w:vAlign w:val="bottom"/>
          </w:tcPr>
          <w:p w14:paraId="7ED28EA7" w14:textId="77777777" w:rsidR="00524C27" w:rsidRPr="00655E9C" w:rsidRDefault="00524C27" w:rsidP="00824FAA">
            <w:pPr>
              <w:jc w:val="right"/>
            </w:pPr>
          </w:p>
        </w:tc>
        <w:tc>
          <w:tcPr>
            <w:tcW w:w="578" w:type="dxa"/>
            <w:noWrap/>
            <w:vAlign w:val="bottom"/>
          </w:tcPr>
          <w:p w14:paraId="6EB7A542" w14:textId="77777777" w:rsidR="00524C27" w:rsidRPr="00655E9C" w:rsidRDefault="00524C27" w:rsidP="00824FAA">
            <w:pPr>
              <w:jc w:val="right"/>
            </w:pPr>
          </w:p>
        </w:tc>
        <w:tc>
          <w:tcPr>
            <w:tcW w:w="507" w:type="dxa"/>
            <w:noWrap/>
            <w:vAlign w:val="bottom"/>
          </w:tcPr>
          <w:p w14:paraId="164BDA47" w14:textId="77777777" w:rsidR="00524C27" w:rsidRPr="00655E9C" w:rsidRDefault="00524C27" w:rsidP="00824FAA"/>
        </w:tc>
        <w:tc>
          <w:tcPr>
            <w:tcW w:w="590" w:type="dxa"/>
            <w:noWrap/>
            <w:vAlign w:val="bottom"/>
          </w:tcPr>
          <w:p w14:paraId="77018EA9" w14:textId="77777777" w:rsidR="00524C27" w:rsidRPr="00655E9C" w:rsidRDefault="00524C27" w:rsidP="00824FAA">
            <w:pPr>
              <w:jc w:val="right"/>
            </w:pPr>
          </w:p>
        </w:tc>
        <w:tc>
          <w:tcPr>
            <w:tcW w:w="590" w:type="dxa"/>
            <w:noWrap/>
            <w:vAlign w:val="bottom"/>
          </w:tcPr>
          <w:p w14:paraId="11CAE46E" w14:textId="77777777" w:rsidR="00524C27" w:rsidRPr="00655E9C" w:rsidRDefault="00524C27" w:rsidP="00824FAA">
            <w:pPr>
              <w:jc w:val="right"/>
            </w:pPr>
          </w:p>
        </w:tc>
        <w:tc>
          <w:tcPr>
            <w:tcW w:w="590" w:type="dxa"/>
            <w:noWrap/>
            <w:vAlign w:val="bottom"/>
          </w:tcPr>
          <w:p w14:paraId="2FAA0D54" w14:textId="77777777" w:rsidR="00524C27" w:rsidRPr="00655E9C" w:rsidRDefault="00524C27" w:rsidP="00824FAA">
            <w:pPr>
              <w:jc w:val="right"/>
            </w:pPr>
          </w:p>
        </w:tc>
        <w:tc>
          <w:tcPr>
            <w:tcW w:w="590" w:type="dxa"/>
            <w:noWrap/>
            <w:vAlign w:val="bottom"/>
          </w:tcPr>
          <w:p w14:paraId="29CE204A" w14:textId="77777777" w:rsidR="00524C27" w:rsidRPr="00655E9C" w:rsidRDefault="00524C27" w:rsidP="00824FAA">
            <w:pPr>
              <w:jc w:val="right"/>
            </w:pPr>
          </w:p>
        </w:tc>
        <w:tc>
          <w:tcPr>
            <w:tcW w:w="611" w:type="dxa"/>
            <w:noWrap/>
            <w:vAlign w:val="bottom"/>
          </w:tcPr>
          <w:p w14:paraId="63B98961" w14:textId="77777777" w:rsidR="00524C27" w:rsidRPr="00655E9C" w:rsidRDefault="00524C27" w:rsidP="00824FAA">
            <w:pPr>
              <w:jc w:val="right"/>
            </w:pPr>
          </w:p>
        </w:tc>
        <w:tc>
          <w:tcPr>
            <w:tcW w:w="590" w:type="dxa"/>
            <w:noWrap/>
            <w:vAlign w:val="bottom"/>
          </w:tcPr>
          <w:p w14:paraId="5FD8278D" w14:textId="77777777" w:rsidR="00524C27" w:rsidRPr="00655E9C" w:rsidRDefault="00524C27" w:rsidP="00824FAA">
            <w:pPr>
              <w:jc w:val="right"/>
            </w:pPr>
          </w:p>
        </w:tc>
        <w:tc>
          <w:tcPr>
            <w:tcW w:w="794" w:type="dxa"/>
            <w:noWrap/>
            <w:vAlign w:val="bottom"/>
          </w:tcPr>
          <w:p w14:paraId="027239D9" w14:textId="77777777" w:rsidR="00524C27" w:rsidRPr="00655E9C" w:rsidRDefault="00524C27" w:rsidP="00824FAA">
            <w:pPr>
              <w:jc w:val="right"/>
              <w:rPr>
                <w:b/>
                <w:bCs/>
              </w:rPr>
            </w:pPr>
          </w:p>
        </w:tc>
      </w:tr>
      <w:tr w:rsidR="00524C27" w:rsidRPr="00655E9C" w14:paraId="0992FB3C" w14:textId="77777777" w:rsidTr="5992415B">
        <w:trPr>
          <w:trHeight w:val="315"/>
        </w:trPr>
        <w:tc>
          <w:tcPr>
            <w:tcW w:w="474" w:type="dxa"/>
            <w:vAlign w:val="bottom"/>
          </w:tcPr>
          <w:p w14:paraId="761B7292" w14:textId="77777777" w:rsidR="00524C27" w:rsidRPr="00655E9C" w:rsidRDefault="00524C27" w:rsidP="00824FAA">
            <w:r w:rsidRPr="00655E9C">
              <w:t>LR</w:t>
            </w:r>
          </w:p>
        </w:tc>
        <w:tc>
          <w:tcPr>
            <w:tcW w:w="1076" w:type="dxa"/>
            <w:noWrap/>
            <w:vAlign w:val="bottom"/>
          </w:tcPr>
          <w:p w14:paraId="16074673" w14:textId="77777777" w:rsidR="00524C27" w:rsidRPr="00655E9C" w:rsidRDefault="00524C27" w:rsidP="00824FAA">
            <w:r w:rsidRPr="00655E9C">
              <w:t>Raie+kkv</w:t>
            </w:r>
          </w:p>
        </w:tc>
        <w:tc>
          <w:tcPr>
            <w:tcW w:w="590" w:type="dxa"/>
            <w:noWrap/>
            <w:vAlign w:val="bottom"/>
          </w:tcPr>
          <w:p w14:paraId="3026638C" w14:textId="77777777" w:rsidR="00524C27" w:rsidRPr="00655E9C" w:rsidRDefault="00524C27" w:rsidP="00824FAA">
            <w:pPr>
              <w:jc w:val="right"/>
            </w:pPr>
          </w:p>
        </w:tc>
        <w:tc>
          <w:tcPr>
            <w:tcW w:w="590" w:type="dxa"/>
            <w:noWrap/>
            <w:vAlign w:val="bottom"/>
          </w:tcPr>
          <w:p w14:paraId="4BC5CD6C" w14:textId="77777777" w:rsidR="00524C27" w:rsidRPr="00655E9C" w:rsidRDefault="00524C27" w:rsidP="00824FAA">
            <w:pPr>
              <w:jc w:val="right"/>
            </w:pPr>
          </w:p>
        </w:tc>
        <w:tc>
          <w:tcPr>
            <w:tcW w:w="606" w:type="dxa"/>
            <w:noWrap/>
            <w:vAlign w:val="bottom"/>
          </w:tcPr>
          <w:p w14:paraId="7E6680B9" w14:textId="77777777" w:rsidR="00524C27" w:rsidRPr="00655E9C" w:rsidRDefault="00524C27" w:rsidP="00824FAA">
            <w:pPr>
              <w:jc w:val="right"/>
            </w:pPr>
          </w:p>
        </w:tc>
        <w:tc>
          <w:tcPr>
            <w:tcW w:w="518" w:type="dxa"/>
            <w:noWrap/>
            <w:vAlign w:val="bottom"/>
          </w:tcPr>
          <w:p w14:paraId="3D6526E7" w14:textId="77777777" w:rsidR="00524C27" w:rsidRPr="00655E9C" w:rsidRDefault="00524C27" w:rsidP="00824FAA">
            <w:pPr>
              <w:jc w:val="right"/>
            </w:pPr>
          </w:p>
        </w:tc>
        <w:tc>
          <w:tcPr>
            <w:tcW w:w="578" w:type="dxa"/>
            <w:noWrap/>
            <w:vAlign w:val="bottom"/>
          </w:tcPr>
          <w:p w14:paraId="6C9242C2" w14:textId="77777777" w:rsidR="00524C27" w:rsidRPr="00655E9C" w:rsidRDefault="00524C27" w:rsidP="00824FAA">
            <w:pPr>
              <w:jc w:val="right"/>
            </w:pPr>
          </w:p>
        </w:tc>
        <w:tc>
          <w:tcPr>
            <w:tcW w:w="507" w:type="dxa"/>
            <w:noWrap/>
            <w:vAlign w:val="bottom"/>
          </w:tcPr>
          <w:p w14:paraId="4217FA52" w14:textId="77777777" w:rsidR="00524C27" w:rsidRPr="00655E9C" w:rsidRDefault="00524C27" w:rsidP="00824FAA"/>
        </w:tc>
        <w:tc>
          <w:tcPr>
            <w:tcW w:w="590" w:type="dxa"/>
            <w:noWrap/>
            <w:vAlign w:val="bottom"/>
          </w:tcPr>
          <w:p w14:paraId="2CEB00B8" w14:textId="77777777" w:rsidR="00524C27" w:rsidRPr="00655E9C" w:rsidRDefault="00524C27" w:rsidP="00824FAA">
            <w:pPr>
              <w:jc w:val="right"/>
            </w:pPr>
          </w:p>
        </w:tc>
        <w:tc>
          <w:tcPr>
            <w:tcW w:w="590" w:type="dxa"/>
            <w:noWrap/>
            <w:vAlign w:val="bottom"/>
          </w:tcPr>
          <w:p w14:paraId="4E876005" w14:textId="77777777" w:rsidR="00524C27" w:rsidRPr="00655E9C" w:rsidRDefault="00524C27" w:rsidP="00824FAA">
            <w:pPr>
              <w:jc w:val="right"/>
            </w:pPr>
          </w:p>
        </w:tc>
        <w:tc>
          <w:tcPr>
            <w:tcW w:w="590" w:type="dxa"/>
            <w:noWrap/>
            <w:vAlign w:val="bottom"/>
          </w:tcPr>
          <w:p w14:paraId="3A7B7D1A" w14:textId="77777777" w:rsidR="00524C27" w:rsidRPr="00655E9C" w:rsidRDefault="00524C27" w:rsidP="00824FAA">
            <w:pPr>
              <w:jc w:val="right"/>
            </w:pPr>
          </w:p>
        </w:tc>
        <w:tc>
          <w:tcPr>
            <w:tcW w:w="590" w:type="dxa"/>
            <w:noWrap/>
            <w:vAlign w:val="bottom"/>
          </w:tcPr>
          <w:p w14:paraId="2E7B2DC1" w14:textId="77777777" w:rsidR="00524C27" w:rsidRPr="00655E9C" w:rsidRDefault="00524C27" w:rsidP="00824FAA">
            <w:pPr>
              <w:jc w:val="right"/>
            </w:pPr>
          </w:p>
        </w:tc>
        <w:tc>
          <w:tcPr>
            <w:tcW w:w="611" w:type="dxa"/>
            <w:noWrap/>
            <w:vAlign w:val="bottom"/>
          </w:tcPr>
          <w:p w14:paraId="469720C0" w14:textId="77777777" w:rsidR="00524C27" w:rsidRPr="00655E9C" w:rsidRDefault="00524C27" w:rsidP="00824FAA">
            <w:pPr>
              <w:jc w:val="right"/>
            </w:pPr>
          </w:p>
        </w:tc>
        <w:tc>
          <w:tcPr>
            <w:tcW w:w="590" w:type="dxa"/>
            <w:noWrap/>
            <w:vAlign w:val="bottom"/>
          </w:tcPr>
          <w:p w14:paraId="2ED04536" w14:textId="77777777" w:rsidR="00524C27" w:rsidRPr="00655E9C" w:rsidRDefault="00524C27" w:rsidP="00824FAA">
            <w:pPr>
              <w:jc w:val="right"/>
            </w:pPr>
          </w:p>
        </w:tc>
        <w:tc>
          <w:tcPr>
            <w:tcW w:w="794" w:type="dxa"/>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CBF86E5" w14:textId="77777777" w:rsidR="00824FAA" w:rsidRPr="00655E9C" w:rsidRDefault="00824FAA" w:rsidP="00824FAA">
      <w:pPr>
        <w:spacing w:line="240" w:lineRule="exact"/>
        <w:jc w:val="both"/>
      </w:pPr>
    </w:p>
    <w:p w14:paraId="71C07F78" w14:textId="59371D0A" w:rsidR="00824FAA" w:rsidRPr="00655E9C" w:rsidRDefault="00824FAA" w:rsidP="34C788BA">
      <w:pPr>
        <w:jc w:val="both"/>
        <w:outlineLvl w:val="0"/>
        <w:rPr>
          <w:b/>
          <w:bCs/>
        </w:rPr>
      </w:pP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7AB73390" w14:textId="77777777" w:rsidR="007F7C57" w:rsidRPr="00B47884" w:rsidRDefault="00000E4A"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2023053080"/>
          <w:placeholder>
            <w:docPart w:val="E4A2B7DF496A41ADB35D13147DED1BAC"/>
          </w:placeholder>
          <w:comboBox>
            <w:listItem w:displayText=" " w:value=" "/>
            <w:listItem w:displayText="(allkirjastatud digitaalselt)" w:value="(allkirjastatud digitaalselt)"/>
          </w:comboBox>
        </w:sdtPr>
        <w:sdtEndPr/>
        <w:sdtContent>
          <w:r w:rsidR="007F7C57" w:rsidRPr="34C788BA">
            <w:rPr>
              <w:b/>
              <w:bCs/>
              <w:lang w:eastAsia="en-US"/>
            </w:rPr>
            <w:t>(allkirjastatud digitaalselt)</w:t>
          </w:r>
        </w:sdtContent>
      </w:sdt>
      <w:sdt>
        <w:sdtPr>
          <w:rPr>
            <w:b/>
            <w:bCs/>
            <w:lang w:eastAsia="en-US"/>
          </w:rPr>
          <w:id w:val="-1659369293"/>
          <w:placeholder>
            <w:docPart w:val="95E6D6A60DBB49128F1845C8FC638BF6"/>
          </w:placeholder>
          <w:comboBox>
            <w:listItem w:displayText=" " w:value=" "/>
            <w:listItem w:displayText="(allkirjastatud digitaalselt)" w:value="(allkirjastatud digitaalselt)"/>
          </w:comboBox>
        </w:sdtPr>
        <w:sdtEndPr/>
        <w:sdtContent/>
      </w:sdt>
    </w:p>
    <w:p w14:paraId="61421AD7" w14:textId="77777777" w:rsidR="007F7C57" w:rsidRPr="00B47884" w:rsidRDefault="007F7C57"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400C89F0" w14:textId="77777777" w:rsidR="007F7C57" w:rsidRPr="00B47884" w:rsidRDefault="007F7C57" w:rsidP="007F7C57">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02945A31" w14:textId="08AF676B" w:rsidR="00087116" w:rsidRPr="00655E9C" w:rsidRDefault="00087116">
      <w:pPr>
        <w:spacing w:after="200" w:line="276" w:lineRule="auto"/>
      </w:pPr>
      <w:r w:rsidRPr="00655E9C">
        <w:br w:type="page"/>
      </w:r>
    </w:p>
    <w:p w14:paraId="70DA50FE"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02621517" w14:textId="4FD759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2ABDF3A6" w:rsidR="00B47884" w:rsidRDefault="76EA06B5" w:rsidP="5992415B">
      <w:pPr>
        <w:jc w:val="both"/>
        <w:rPr>
          <w:b/>
          <w:bCs/>
        </w:rPr>
      </w:pPr>
      <w:r w:rsidRPr="5992415B">
        <w:rPr>
          <w:b/>
          <w:bCs/>
        </w:rPr>
        <w:t>H</w:t>
      </w:r>
      <w:r w:rsidR="005000ED" w:rsidRPr="5992415B">
        <w:rPr>
          <w:b/>
          <w:bCs/>
        </w:rPr>
        <w:t xml:space="preserve">innaraamistik </w:t>
      </w:r>
      <w:r w:rsidR="00B47884" w:rsidRPr="5992415B">
        <w:rPr>
          <w:b/>
          <w:bCs/>
        </w:rPr>
        <w:t>(vorm)</w:t>
      </w:r>
    </w:p>
    <w:p w14:paraId="7B051E41" w14:textId="77777777" w:rsidR="00FF5414" w:rsidRPr="00B47884" w:rsidRDefault="00FF5414" w:rsidP="00B47884">
      <w:pPr>
        <w:jc w:val="both"/>
        <w:rPr>
          <w:b/>
        </w:rPr>
      </w:pPr>
    </w:p>
    <w:p w14:paraId="610074B3" w14:textId="642323E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299297176"/>
          <w:placeholder>
            <w:docPart w:val="5CE9B7E0711E4935B420A7A052EDFCB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w:t>
      </w:r>
      <w:r w:rsidR="00FF5414">
        <w:t>Raietööde</w:t>
      </w:r>
      <w:r w:rsidR="00EB0CBF" w:rsidRPr="00B47884">
        <w:t xml:space="preserve"> </w:t>
      </w:r>
      <w:r w:rsidRPr="00B47884">
        <w:t>hinnaraamistik“ järgnev:</w:t>
      </w:r>
    </w:p>
    <w:p w14:paraId="6989D6C9" w14:textId="5A04410E" w:rsidR="00B47884" w:rsidRPr="00B47884" w:rsidRDefault="00B47884" w:rsidP="00B47884">
      <w:pPr>
        <w:jc w:val="both"/>
      </w:pP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5ADCFA96" w:rsidR="00196D2B" w:rsidRDefault="00196D2B">
      <w:pPr>
        <w:spacing w:after="200" w:line="276" w:lineRule="auto"/>
        <w:rPr>
          <w:sz w:val="22"/>
          <w:szCs w:val="22"/>
        </w:rPr>
      </w:pPr>
      <w:r>
        <w:rPr>
          <w:sz w:val="22"/>
          <w:szCs w:val="22"/>
        </w:rPr>
        <w:br w:type="page"/>
      </w:r>
    </w:p>
    <w:p w14:paraId="1B653EAF" w14:textId="77777777" w:rsidR="00B47884" w:rsidRPr="00B47884" w:rsidRDefault="00B47884" w:rsidP="00B47884">
      <w:pPr>
        <w:ind w:left="4248" w:firstLine="708"/>
        <w:jc w:val="both"/>
        <w:outlineLvl w:val="0"/>
        <w:rPr>
          <w:sz w:val="22"/>
          <w:szCs w:val="22"/>
        </w:rPr>
      </w:pPr>
      <w:bookmarkStart w:id="9" w:name="_Hlk103096594"/>
      <w:r w:rsidRPr="00B47884">
        <w:rPr>
          <w:sz w:val="22"/>
          <w:szCs w:val="22"/>
        </w:rPr>
        <w:lastRenderedPageBreak/>
        <w:t>Lisa 2/1</w:t>
      </w:r>
    </w:p>
    <w:p w14:paraId="1622736D" w14:textId="0AA580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6CED7452" w:rsidR="00B47884" w:rsidRPr="00B47884" w:rsidRDefault="3A14E9C6" w:rsidP="00B47884">
      <w:pPr>
        <w:jc w:val="both"/>
        <w:rPr>
          <w:sz w:val="16"/>
          <w:szCs w:val="16"/>
        </w:rPr>
      </w:pPr>
      <w:r w:rsidRPr="5992415B">
        <w:rPr>
          <w:b/>
          <w:bCs/>
        </w:rPr>
        <w:t>H</w:t>
      </w:r>
      <w:r w:rsidR="00470FF6" w:rsidRPr="5992415B">
        <w:rPr>
          <w:b/>
          <w:bCs/>
        </w:rPr>
        <w:t xml:space="preserve">innaraamistik </w:t>
      </w:r>
      <w:r w:rsidR="00B47884" w:rsidRPr="5992415B">
        <w:rPr>
          <w:b/>
          <w:bCs/>
        </w:rPr>
        <w:t>(vorm)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6338E0D6"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609784812"/>
          <w:placeholder>
            <w:docPart w:val="83AE3D0F6FBE4701859259CD27E548D1"/>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 „Kokkuveo hinnaraamistik“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1F8B666E"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tr w:rsidR="00B47884" w:rsidRPr="00B47884" w14:paraId="003353CB" w14:textId="77777777" w:rsidTr="00D20908">
        <w:trPr>
          <w:trHeight w:val="102"/>
        </w:trPr>
        <w:tc>
          <w:tcPr>
            <w:tcW w:w="365" w:type="dxa"/>
            <w:tcBorders>
              <w:top w:val="nil"/>
              <w:left w:val="nil"/>
              <w:bottom w:val="nil"/>
              <w:right w:val="nil"/>
            </w:tcBorders>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harvendus-, aegjärksel-,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D1B5C03" w14:textId="77777777" w:rsidR="00B47884" w:rsidRPr="00B47884" w:rsidRDefault="00B47884" w:rsidP="00B47884">
            <w:pPr>
              <w:rPr>
                <w:rFonts w:ascii="Arial" w:hAnsi="Arial" w:cs="Arial"/>
                <w:sz w:val="20"/>
                <w:szCs w:val="20"/>
              </w:rPr>
            </w:pPr>
          </w:p>
        </w:tc>
      </w:tr>
    </w:tbl>
    <w:p w14:paraId="06865338" w14:textId="3CBC540F" w:rsidR="00B47884" w:rsidRPr="00B47884" w:rsidRDefault="00B47884" w:rsidP="00B47884">
      <w:pPr>
        <w:ind w:left="708" w:firstLine="708"/>
        <w:jc w:val="center"/>
        <w:outlineLvl w:val="0"/>
        <w:rPr>
          <w:sz w:val="22"/>
          <w:szCs w:val="22"/>
        </w:rPr>
      </w:pPr>
      <w:r w:rsidRPr="00B47884">
        <w:rPr>
          <w:sz w:val="22"/>
          <w:szCs w:val="22"/>
        </w:rPr>
        <w:t xml:space="preserve"> </w:t>
      </w:r>
    </w:p>
    <w:bookmarkEnd w:id="9"/>
    <w:p w14:paraId="08B0CF8B" w14:textId="659B2A26" w:rsidR="00B47884" w:rsidRPr="00B47884" w:rsidRDefault="00B47884" w:rsidP="6F61BAF1">
      <w:pPr>
        <w:ind w:left="708" w:firstLine="708"/>
        <w:jc w:val="center"/>
        <w:outlineLvl w:val="0"/>
        <w:rPr>
          <w:sz w:val="22"/>
          <w:szCs w:val="22"/>
        </w:rPr>
      </w:pPr>
    </w:p>
    <w:p w14:paraId="390870B3" w14:textId="7DF8B77A" w:rsidR="00B47884" w:rsidRPr="00B47884" w:rsidRDefault="00B47884" w:rsidP="00F94A56">
      <w:pPr>
        <w:rPr>
          <w:sz w:val="22"/>
          <w:szCs w:val="22"/>
        </w:rPr>
      </w:pPr>
      <w:r w:rsidRPr="00B47884">
        <w:rPr>
          <w:sz w:val="22"/>
          <w:szCs w:val="22"/>
        </w:rPr>
        <w:lastRenderedPageBreak/>
        <w:t>Lisa 2/1</w:t>
      </w:r>
    </w:p>
    <w:p w14:paraId="13D86556" w14:textId="4E50B1DE"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25BEDF7D" w:rsidR="00B47884" w:rsidRPr="00B47884" w:rsidRDefault="5A67874B" w:rsidP="5992415B">
      <w:pPr>
        <w:rPr>
          <w:b/>
          <w:bCs/>
        </w:rPr>
      </w:pPr>
      <w:r w:rsidRPr="5992415B">
        <w:rPr>
          <w:b/>
          <w:bCs/>
        </w:rPr>
        <w:t>H</w:t>
      </w:r>
      <w:r w:rsidR="00F84FD4" w:rsidRPr="5992415B">
        <w:rPr>
          <w:b/>
          <w:bCs/>
        </w:rPr>
        <w:t xml:space="preserve">innaraamistik </w:t>
      </w:r>
      <w:r w:rsidR="00B47884" w:rsidRPr="5992415B">
        <w:rPr>
          <w:b/>
          <w:bCs/>
        </w:rPr>
        <w:t>(vorm)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54448B3F"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6045DF" w:rsidRPr="5992415B">
        <w:rPr>
          <w:b/>
          <w:bCs/>
        </w:rPr>
        <w:t xml:space="preserve">, </w:t>
      </w:r>
      <w:r w:rsidR="006045DF" w:rsidRPr="00655E9C">
        <w:t>leppisid kokku, et</w:t>
      </w:r>
      <w:r w:rsidRPr="5992415B">
        <w:rPr>
          <w:b/>
          <w:bCs/>
        </w:rPr>
        <w:t xml:space="preserve"> </w:t>
      </w:r>
      <w:r w:rsidRPr="00B47884">
        <w:t xml:space="preserve">alates </w:t>
      </w:r>
      <w:sdt>
        <w:sdtPr>
          <w:id w:val="-1471970186"/>
          <w:placeholder>
            <w:docPart w:val="B1244042C6A944FA8909639EEF08770F"/>
          </w:placeholder>
          <w:date>
            <w:dateFormat w:val="d.MM.yyyy"/>
            <w:lid w:val="et-EE"/>
            <w:storeMappedDataAs w:val="dateTime"/>
            <w:calendar w:val="gregorian"/>
          </w:date>
        </w:sdtPr>
        <w:sdtEndPr/>
        <w:sdtContent>
          <w:r w:rsidRPr="00B47884">
            <w:t>[Vali kuupäev]</w:t>
          </w:r>
        </w:sdtContent>
      </w:sdt>
      <w:r w:rsidRPr="00B47884">
        <w:t xml:space="preserve"> </w:t>
      </w:r>
      <w:r w:rsidR="006045DF">
        <w:t xml:space="preserve">on </w:t>
      </w:r>
      <w:r w:rsidRPr="00B47884">
        <w:t>kehtivad raie- ja kokkuveotöö hinnaraamistike alusmetsa, pinnase ja maastiku parandid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4"/>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5"/>
          <w:footerReference w:type="default" r:id="rId16"/>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0AA583F4"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20B7F6B1" w:rsidR="00B47884" w:rsidRPr="00B47884" w:rsidRDefault="634C7074" w:rsidP="5992415B">
      <w:pPr>
        <w:rPr>
          <w:b/>
          <w:bCs/>
        </w:rPr>
      </w:pPr>
      <w:r w:rsidRPr="5992415B">
        <w:rPr>
          <w:b/>
          <w:bCs/>
        </w:rPr>
        <w:t>H</w:t>
      </w:r>
      <w:r w:rsidR="00F84FD4" w:rsidRPr="5992415B">
        <w:rPr>
          <w:b/>
          <w:bCs/>
        </w:rPr>
        <w:t xml:space="preserve">innaraamistik </w:t>
      </w:r>
      <w:r w:rsidR="00B47884" w:rsidRPr="5992415B">
        <w:rPr>
          <w:b/>
          <w:bCs/>
        </w:rPr>
        <w:t>(vorm)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405BFDB5"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00258865"/>
          <w:placeholder>
            <w:docPart w:val="AEBE1A71F48949B4BD0D57CF50155DA5"/>
          </w:placeholder>
          <w:date>
            <w:dateFormat w:val="d.MM.yyyy"/>
            <w:lid w:val="et-EE"/>
            <w:storeMappedDataAs w:val="dateTime"/>
            <w:calendar w:val="gregorian"/>
          </w:date>
        </w:sdtPr>
        <w:sdtEndPr/>
        <w:sdtContent>
          <w:r w:rsidRPr="00B47884">
            <w:t>[Vali kuupäev]</w:t>
          </w:r>
        </w:sdtContent>
      </w:sdt>
      <w:r w:rsidRPr="00B47884">
        <w:t xml:space="preserve"> on raie- ja kokkuveotöö</w:t>
      </w:r>
      <w:r w:rsidR="00D475A4">
        <w:t xml:space="preserve"> </w:t>
      </w:r>
      <w:r w:rsidRPr="00B47884">
        <w:t>hinnaraamistike sortimentide arvu parandid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7D0E39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2DA419E8" w:rsidR="00B47884" w:rsidRPr="00B47884" w:rsidRDefault="25E2BC26" w:rsidP="00B47884">
      <w:pPr>
        <w:jc w:val="both"/>
        <w:rPr>
          <w:sz w:val="16"/>
          <w:szCs w:val="16"/>
        </w:rPr>
      </w:pPr>
      <w:r w:rsidRPr="5992415B">
        <w:rPr>
          <w:b/>
          <w:bCs/>
        </w:rPr>
        <w:t>H</w:t>
      </w:r>
      <w:r w:rsidR="00F84FD4" w:rsidRPr="5992415B">
        <w:rPr>
          <w:b/>
          <w:bCs/>
        </w:rPr>
        <w:t xml:space="preserve">innaraamistik </w:t>
      </w:r>
      <w:r w:rsidR="00B47884" w:rsidRPr="5992415B">
        <w:rPr>
          <w:b/>
          <w:bCs/>
        </w:rPr>
        <w:t>(vorm)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063548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D475A4" w:rsidRPr="5992415B">
        <w:rPr>
          <w:b/>
          <w:bCs/>
        </w:rPr>
        <w:t xml:space="preserve">, </w:t>
      </w:r>
      <w:r w:rsidR="00D475A4" w:rsidRPr="00655E9C">
        <w:t>leppisid kokku, et</w:t>
      </w:r>
      <w:r w:rsidRPr="5992415B">
        <w:rPr>
          <w:b/>
          <w:bCs/>
        </w:rPr>
        <w:t xml:space="preserve"> </w:t>
      </w:r>
      <w:r w:rsidRPr="00B47884">
        <w:t xml:space="preserve">alates </w:t>
      </w:r>
      <w:sdt>
        <w:sdtPr>
          <w:id w:val="1695574799"/>
          <w:placeholder>
            <w:docPart w:val="23AD484CFA6A462884B61BE53EDCDCC3"/>
          </w:placeholder>
          <w:date>
            <w:dateFormat w:val="d.MM.yyyy"/>
            <w:lid w:val="et-EE"/>
            <w:storeMappedDataAs w:val="dateTime"/>
            <w:calendar w:val="gregorian"/>
          </w:date>
        </w:sdtPr>
        <w:sdtEndPr/>
        <w:sdtContent>
          <w:r w:rsidRPr="00B47884">
            <w:t>[Vali kuupäev]</w:t>
          </w:r>
        </w:sdtContent>
      </w:sdt>
      <w:r w:rsidRPr="00B47884">
        <w:t xml:space="preserve"> </w:t>
      </w:r>
      <w:r w:rsidR="00D475A4">
        <w:t xml:space="preserve">on </w:t>
      </w:r>
      <w:r w:rsidRPr="00B47884">
        <w:t>kehtiv „Tüveste raie</w:t>
      </w:r>
      <w:r w:rsidR="00161919">
        <w:t>tööde</w:t>
      </w:r>
      <w:r w:rsidRPr="00B47884">
        <w:t xml:space="preserve"> hinnaraamistik“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hideMark/>
          </w:tcPr>
          <w:p w14:paraId="45FFEBD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10" w:name="_Hlk103097062"/>
      <w:bookmarkStart w:id="11" w:name="_Hlk103097259"/>
      <w:r w:rsidRPr="00B47884">
        <w:rPr>
          <w:sz w:val="22"/>
          <w:szCs w:val="22"/>
        </w:rPr>
        <w:lastRenderedPageBreak/>
        <w:t>Lisa 2/1</w:t>
      </w:r>
    </w:p>
    <w:p w14:paraId="5DBAB703" w14:textId="07469C0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383A621C" w:rsidR="00B47884" w:rsidRPr="00B47884" w:rsidRDefault="009F36CA" w:rsidP="00B47884">
      <w:pPr>
        <w:jc w:val="both"/>
        <w:rPr>
          <w:sz w:val="16"/>
          <w:szCs w:val="16"/>
        </w:rPr>
      </w:pPr>
      <w:bookmarkStart w:id="12" w:name="_Hlk103097122"/>
      <w:bookmarkEnd w:id="10"/>
      <w:r>
        <w:rPr>
          <w:b/>
          <w:bCs/>
        </w:rPr>
        <w:t>H</w:t>
      </w:r>
      <w:r w:rsidR="00F84FD4" w:rsidRPr="5992415B">
        <w:rPr>
          <w:b/>
          <w:bCs/>
        </w:rPr>
        <w:t xml:space="preserve">innaraamistik </w:t>
      </w:r>
      <w:r w:rsidR="00B47884" w:rsidRPr="5992415B">
        <w:rPr>
          <w:b/>
          <w:bCs/>
        </w:rPr>
        <w:t>(vorm)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0CD6BD9" w:rsidR="00B47884" w:rsidRPr="00B47884" w:rsidRDefault="00B47884" w:rsidP="00B47884">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5992415B">
        <w:rPr>
          <w:b/>
          <w:bCs/>
        </w:rPr>
        <w:t>töövõtja</w:t>
      </w:r>
      <w:r w:rsidR="00174FBC" w:rsidRPr="5992415B">
        <w:rPr>
          <w:b/>
          <w:bCs/>
        </w:rPr>
        <w:t xml:space="preserve">, </w:t>
      </w:r>
      <w:r w:rsidR="00174FBC" w:rsidRPr="00655E9C">
        <w:t>leppisid kokku, et</w:t>
      </w:r>
      <w:r w:rsidRPr="5992415B">
        <w:rPr>
          <w:b/>
          <w:bCs/>
        </w:rPr>
        <w:t xml:space="preserve"> </w:t>
      </w:r>
      <w:r w:rsidRPr="00B47884">
        <w:t xml:space="preserve">alates </w:t>
      </w:r>
      <w:sdt>
        <w:sdtPr>
          <w:id w:val="1161049093"/>
          <w:placeholder>
            <w:docPart w:val="A06DECDE0E2C409CB3EAC85FCA30F6A7"/>
          </w:placeholder>
          <w:date>
            <w:dateFormat w:val="d.MM.yyyy"/>
            <w:lid w:val="et-EE"/>
            <w:storeMappedDataAs w:val="dateTime"/>
            <w:calendar w:val="gregorian"/>
          </w:date>
        </w:sdtPr>
        <w:sdtEndPr/>
        <w:sdtContent>
          <w:r w:rsidRPr="00B47884">
            <w:t>[Vali kuupäev]</w:t>
          </w:r>
        </w:sdtContent>
      </w:sdt>
      <w:r w:rsidRPr="00B47884">
        <w:t xml:space="preserve"> </w:t>
      </w:r>
      <w:r w:rsidR="00174FBC">
        <w:t xml:space="preserve">on </w:t>
      </w:r>
      <w:r w:rsidRPr="00B47884">
        <w:t>kehtiv „Energiapuidu kokkuveo hinnaraamistik“ järgnev:</w:t>
      </w:r>
    </w:p>
    <w:bookmarkEnd w:id="12"/>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hideMark/>
          </w:tcPr>
          <w:p w14:paraId="3FF9AD33" w14:textId="77777777" w:rsidR="00B47884" w:rsidRPr="00B47884" w:rsidRDefault="00B47884" w:rsidP="00B47884">
            <w:pPr>
              <w:rPr>
                <w:rFonts w:ascii="Arial" w:hAnsi="Arial" w:cs="Arial"/>
                <w:color w:val="000000"/>
                <w:sz w:val="18"/>
                <w:szCs w:val="18"/>
              </w:rPr>
            </w:pPr>
            <w:bookmarkStart w:id="13" w:name="_Hlk103097525"/>
            <w:bookmarkEnd w:id="11"/>
            <w:r w:rsidRPr="00B47884">
              <w:rPr>
                <w:rFonts w:ascii="Arial" w:hAnsi="Arial" w:cs="Arial"/>
                <w:color w:val="000000"/>
                <w:sz w:val="18"/>
                <w:szCs w:val="18"/>
              </w:rPr>
              <w:t>Kütuse hind, €/l:</w:t>
            </w:r>
          </w:p>
        </w:tc>
        <w:tc>
          <w:tcPr>
            <w:tcW w:w="146" w:type="dxa"/>
            <w:tcBorders>
              <w:top w:val="nil"/>
              <w:left w:val="nil"/>
              <w:bottom w:val="nil"/>
              <w:right w:val="nil"/>
            </w:tcBorders>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hideMark/>
          </w:tcPr>
          <w:p w14:paraId="035036C2"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x,xxx</w:t>
            </w:r>
          </w:p>
        </w:tc>
      </w:tr>
      <w:bookmarkEnd w:id="13"/>
      <w:tr w:rsidR="00B47884" w:rsidRPr="00B47884" w14:paraId="78386A0B" w14:textId="77777777" w:rsidTr="00D20908">
        <w:trPr>
          <w:trHeight w:val="102"/>
        </w:trPr>
        <w:tc>
          <w:tcPr>
            <w:tcW w:w="365" w:type="dxa"/>
            <w:tcBorders>
              <w:top w:val="nil"/>
              <w:left w:val="nil"/>
              <w:bottom w:val="nil"/>
              <w:right w:val="nil"/>
            </w:tcBorders>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vAlign w:val="bottom"/>
            <w:hideMark/>
          </w:tcPr>
          <w:p w14:paraId="51B40A38"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Tüvesed (€/m³)</w:t>
            </w:r>
          </w:p>
        </w:tc>
        <w:tc>
          <w:tcPr>
            <w:tcW w:w="146" w:type="dxa"/>
            <w:tcBorders>
              <w:top w:val="nil"/>
              <w:left w:val="nil"/>
              <w:bottom w:val="nil"/>
              <w:right w:val="nil"/>
            </w:tcBorders>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sz w:val="22"/>
          <w:szCs w:val="22"/>
        </w:rPr>
      </w:pPr>
    </w:p>
    <w:p w14:paraId="2B63A3EB" w14:textId="019893AC" w:rsidR="34C788BA" w:rsidRDefault="34C788BA" w:rsidP="00F94A56"/>
    <w:p w14:paraId="44F34DA4" w14:textId="77777777" w:rsidR="00F94A56" w:rsidRPr="00F94A56" w:rsidRDefault="00F94A56" w:rsidP="00F94A56"/>
    <w:p w14:paraId="6E38542C" w14:textId="12C79A3E" w:rsidR="00B47884" w:rsidRPr="00B47884" w:rsidRDefault="00B47884" w:rsidP="00F204DB">
      <w:pPr>
        <w:ind w:left="708" w:firstLine="708"/>
        <w:jc w:val="center"/>
        <w:outlineLvl w:val="0"/>
        <w:rPr>
          <w:sz w:val="22"/>
          <w:szCs w:val="22"/>
        </w:rPr>
      </w:pPr>
      <w:r w:rsidRPr="00B47884">
        <w:rPr>
          <w:sz w:val="22"/>
          <w:szCs w:val="22"/>
        </w:rPr>
        <w:lastRenderedPageBreak/>
        <w:t xml:space="preserve">   Lisa 3/1</w:t>
      </w:r>
    </w:p>
    <w:p w14:paraId="02022134" w14:textId="2A5294C5"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Pr="00B47884" w:rsidRDefault="00B47884" w:rsidP="00B47884">
      <w:pPr>
        <w:rPr>
          <w:b/>
          <w:bCs/>
          <w:color w:val="000000"/>
        </w:rPr>
      </w:pPr>
      <w:r w:rsidRPr="00B47884">
        <w:rPr>
          <w:b/>
          <w:bCs/>
          <w:color w:val="000000"/>
        </w:rPr>
        <w:t>Keskmised kütusekulud raiel ja kokkuveol</w:t>
      </w:r>
    </w:p>
    <w:p w14:paraId="2F775F51" w14:textId="77777777" w:rsidR="00B47884" w:rsidRPr="00B47884" w:rsidRDefault="00B47884" w:rsidP="00B47884"/>
    <w:p w14:paraId="11906239" w14:textId="7B5B5FB7" w:rsidR="00B47884" w:rsidRDefault="00F204DB" w:rsidP="00F204DB">
      <w:pPr>
        <w:jc w:val="both"/>
      </w:pPr>
      <w:r w:rsidRPr="5992415B">
        <w:t>Riigimetsa Majandamise Keskus,</w:t>
      </w:r>
      <w:r w:rsidRPr="00B47884">
        <w:t xml:space="preserve"> </w:t>
      </w:r>
      <w:r w:rsidRPr="5992415B">
        <w:t xml:space="preserve">edaspidi </w:t>
      </w:r>
      <w:r w:rsidRPr="00B47884">
        <w:rPr>
          <w:b/>
          <w:bCs/>
        </w:rPr>
        <w:t>RMK</w:t>
      </w:r>
      <w:r w:rsidRPr="5992415B">
        <w:t xml:space="preserve"> või </w:t>
      </w:r>
      <w:r w:rsidRPr="00B47884">
        <w:rPr>
          <w:b/>
          <w:bCs/>
        </w:rPr>
        <w:t>tellija</w:t>
      </w:r>
      <w:r w:rsidRPr="5992415B">
        <w:rPr>
          <w:b/>
          <w:bCs/>
        </w:rPr>
        <w:t xml:space="preserve">, </w:t>
      </w:r>
      <w:r w:rsidRPr="00B47884">
        <w:t xml:space="preserve">ja </w:t>
      </w:r>
      <w:r>
        <w:fldChar w:fldCharType="begin"/>
      </w:r>
      <w:r>
        <w:instrText xml:space="preserve"> MACROBUTTON  AcceptAllChangesInDoc [Sisesta juriidilise isiku nimi], </w:instrText>
      </w:r>
      <w:r>
        <w:fldChar w:fldCharType="end"/>
      </w:r>
      <w:r w:rsidRPr="00B47884">
        <w:t xml:space="preserve">edaspidi </w:t>
      </w:r>
      <w:r w:rsidRPr="5992415B">
        <w:rPr>
          <w:b/>
          <w:bCs/>
        </w:rPr>
        <w:t xml:space="preserve">töövõtja, </w:t>
      </w:r>
      <w:r w:rsidRPr="00655E9C">
        <w:t>leppisid kokku, et</w:t>
      </w:r>
      <w:r w:rsidRPr="5992415B">
        <w:rPr>
          <w:b/>
          <w:bCs/>
        </w:rPr>
        <w:t xml:space="preserve"> </w:t>
      </w:r>
      <w:r w:rsidRPr="00B47884">
        <w:t xml:space="preserve">alates </w:t>
      </w:r>
      <w:sdt>
        <w:sdtPr>
          <w:id w:val="-1663774636"/>
          <w:placeholder>
            <w:docPart w:val="593E45AE16334527851941C52752BA21"/>
          </w:placeholder>
          <w:date>
            <w:dateFormat w:val="d.MM.yyyy"/>
            <w:lid w:val="et-EE"/>
            <w:storeMappedDataAs w:val="dateTime"/>
            <w:calendar w:val="gregorian"/>
          </w:date>
        </w:sdtPr>
        <w:sdtEndPr/>
        <w:sdtContent>
          <w:r w:rsidRPr="00B47884">
            <w:t>[Vali kuupäev]</w:t>
          </w:r>
        </w:sdtContent>
      </w:sdt>
      <w:r w:rsidRPr="00B47884">
        <w:t xml:space="preserve"> </w:t>
      </w:r>
      <w:r>
        <w:t xml:space="preserve">on </w:t>
      </w:r>
      <w:r w:rsidRPr="00F204DB">
        <w:t>k</w:t>
      </w:r>
      <w:r>
        <w:t>eskmised kütusekulud raiel ja kokkuveol</w:t>
      </w:r>
      <w:r w:rsidRPr="00F204DB">
        <w:t xml:space="preserve"> järgmised:</w:t>
      </w:r>
    </w:p>
    <w:p w14:paraId="6B14D63B" w14:textId="61B4BEC0" w:rsidR="00F204DB" w:rsidRDefault="00F204DB" w:rsidP="00F204DB">
      <w:pPr>
        <w:jc w:val="both"/>
      </w:pPr>
    </w:p>
    <w:p w14:paraId="4BEE6F86" w14:textId="6E966B19" w:rsidR="00F204DB" w:rsidRPr="00B47884" w:rsidRDefault="00F204DB" w:rsidP="00F204DB">
      <w:pPr>
        <w:rPr>
          <w:b/>
          <w:bCs/>
        </w:rPr>
      </w:pPr>
      <w:r w:rsidRPr="00B47884">
        <w:rPr>
          <w:b/>
          <w:bCs/>
        </w:rPr>
        <w:t xml:space="preserve">Keskmised kütusekulud </w:t>
      </w:r>
      <w:r>
        <w:rPr>
          <w:b/>
          <w:bCs/>
        </w:rPr>
        <w:t>raiel</w:t>
      </w:r>
    </w:p>
    <w:tbl>
      <w:tblPr>
        <w:tblStyle w:val="TableGrid"/>
        <w:tblpPr w:leftFromText="141" w:rightFromText="141" w:vertAnchor="page" w:horzAnchor="margin" w:tblpY="4921"/>
        <w:tblW w:w="9067" w:type="dxa"/>
        <w:tblLayout w:type="fixed"/>
        <w:tblLook w:val="04A0" w:firstRow="1" w:lastRow="0" w:firstColumn="1" w:lastColumn="0" w:noHBand="0" w:noVBand="1"/>
      </w:tblPr>
      <w:tblGrid>
        <w:gridCol w:w="1271"/>
        <w:gridCol w:w="851"/>
        <w:gridCol w:w="850"/>
        <w:gridCol w:w="1276"/>
        <w:gridCol w:w="850"/>
        <w:gridCol w:w="851"/>
        <w:gridCol w:w="1276"/>
        <w:gridCol w:w="850"/>
        <w:gridCol w:w="992"/>
      </w:tblGrid>
      <w:tr w:rsidR="00F204DB" w:rsidRPr="00B47884" w14:paraId="5433DCE5" w14:textId="77777777" w:rsidTr="00A80A32">
        <w:trPr>
          <w:trHeight w:val="517"/>
        </w:trPr>
        <w:tc>
          <w:tcPr>
            <w:tcW w:w="1271" w:type="dxa"/>
            <w:vMerge w:val="restart"/>
            <w:hideMark/>
          </w:tcPr>
          <w:p w14:paraId="4FB73B9E" w14:textId="77777777" w:rsidR="00F204DB" w:rsidRPr="00B47884" w:rsidRDefault="00F204DB" w:rsidP="00F204DB">
            <w:pPr>
              <w:jc w:val="center"/>
              <w:rPr>
                <w:b/>
                <w:bCs/>
              </w:rPr>
            </w:pPr>
            <w:r w:rsidRPr="00B47884">
              <w:rPr>
                <w:b/>
                <w:bCs/>
              </w:rPr>
              <w:t>Tüvemaht koore pealt</w:t>
            </w:r>
          </w:p>
        </w:tc>
        <w:tc>
          <w:tcPr>
            <w:tcW w:w="851" w:type="dxa"/>
            <w:vMerge w:val="restart"/>
            <w:hideMark/>
          </w:tcPr>
          <w:p w14:paraId="4377073F" w14:textId="77777777" w:rsidR="00F204DB" w:rsidRPr="00B47884" w:rsidRDefault="00F204DB" w:rsidP="00F204DB">
            <w:pPr>
              <w:jc w:val="center"/>
              <w:rPr>
                <w:b/>
                <w:bCs/>
              </w:rPr>
            </w:pPr>
            <w:r w:rsidRPr="00B47884">
              <w:rPr>
                <w:b/>
                <w:bCs/>
              </w:rPr>
              <w:t>LR ja RD (l/tm)</w:t>
            </w:r>
          </w:p>
        </w:tc>
        <w:tc>
          <w:tcPr>
            <w:tcW w:w="850" w:type="dxa"/>
            <w:vMerge w:val="restart"/>
            <w:noWrap/>
            <w:hideMark/>
          </w:tcPr>
          <w:p w14:paraId="485DD67A" w14:textId="77777777" w:rsidR="00F204DB" w:rsidRPr="00B47884" w:rsidRDefault="00F204DB" w:rsidP="00F204DB">
            <w:pPr>
              <w:jc w:val="center"/>
              <w:rPr>
                <w:b/>
                <w:bCs/>
              </w:rPr>
            </w:pPr>
            <w:r w:rsidRPr="00B47884">
              <w:rPr>
                <w:b/>
                <w:bCs/>
              </w:rPr>
              <w:t>HR (l/tm)</w:t>
            </w:r>
          </w:p>
        </w:tc>
        <w:tc>
          <w:tcPr>
            <w:tcW w:w="1276" w:type="dxa"/>
            <w:vMerge w:val="restart"/>
            <w:hideMark/>
          </w:tcPr>
          <w:p w14:paraId="52F9D0F3"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54D1D0D2" w14:textId="77777777" w:rsidR="00F204DB" w:rsidRPr="00B47884" w:rsidRDefault="00F204DB" w:rsidP="00F204DB">
            <w:pPr>
              <w:jc w:val="center"/>
              <w:rPr>
                <w:b/>
                <w:bCs/>
              </w:rPr>
            </w:pPr>
            <w:r w:rsidRPr="00B47884">
              <w:rPr>
                <w:b/>
                <w:bCs/>
              </w:rPr>
              <w:t>LR ja RD (l/tm)</w:t>
            </w:r>
          </w:p>
        </w:tc>
        <w:tc>
          <w:tcPr>
            <w:tcW w:w="851" w:type="dxa"/>
            <w:vMerge w:val="restart"/>
            <w:noWrap/>
            <w:hideMark/>
          </w:tcPr>
          <w:p w14:paraId="1044DA44" w14:textId="77777777" w:rsidR="00F204DB" w:rsidRPr="00B47884" w:rsidRDefault="00F204DB" w:rsidP="00F204DB">
            <w:pPr>
              <w:jc w:val="center"/>
              <w:rPr>
                <w:b/>
                <w:bCs/>
              </w:rPr>
            </w:pPr>
            <w:r w:rsidRPr="00B47884">
              <w:rPr>
                <w:b/>
                <w:bCs/>
              </w:rPr>
              <w:t>HR (l/tm)</w:t>
            </w:r>
          </w:p>
        </w:tc>
        <w:tc>
          <w:tcPr>
            <w:tcW w:w="1276" w:type="dxa"/>
            <w:vMerge w:val="restart"/>
            <w:hideMark/>
          </w:tcPr>
          <w:p w14:paraId="3C760B3D" w14:textId="77777777" w:rsidR="00F204DB" w:rsidRPr="00B47884" w:rsidRDefault="00F204DB" w:rsidP="00F204DB">
            <w:pPr>
              <w:jc w:val="center"/>
              <w:rPr>
                <w:b/>
                <w:bCs/>
              </w:rPr>
            </w:pPr>
            <w:r w:rsidRPr="00B47884">
              <w:rPr>
                <w:b/>
                <w:bCs/>
              </w:rPr>
              <w:t>Tüvemaht koore pealt</w:t>
            </w:r>
          </w:p>
        </w:tc>
        <w:tc>
          <w:tcPr>
            <w:tcW w:w="850" w:type="dxa"/>
            <w:vMerge w:val="restart"/>
            <w:hideMark/>
          </w:tcPr>
          <w:p w14:paraId="179A0744" w14:textId="77777777" w:rsidR="00F204DB" w:rsidRPr="00B47884" w:rsidRDefault="00F204DB" w:rsidP="00F204DB">
            <w:pPr>
              <w:jc w:val="center"/>
              <w:rPr>
                <w:b/>
                <w:bCs/>
              </w:rPr>
            </w:pPr>
            <w:r w:rsidRPr="00B47884">
              <w:rPr>
                <w:b/>
                <w:bCs/>
              </w:rPr>
              <w:t>LR ja RD (l/tm)</w:t>
            </w:r>
          </w:p>
        </w:tc>
        <w:tc>
          <w:tcPr>
            <w:tcW w:w="992" w:type="dxa"/>
            <w:vMerge w:val="restart"/>
            <w:noWrap/>
            <w:hideMark/>
          </w:tcPr>
          <w:p w14:paraId="0B1588F5" w14:textId="77777777" w:rsidR="00F204DB" w:rsidRPr="00B47884" w:rsidRDefault="00F204DB" w:rsidP="00F204DB">
            <w:pPr>
              <w:jc w:val="center"/>
              <w:rPr>
                <w:b/>
                <w:bCs/>
              </w:rPr>
            </w:pPr>
            <w:r w:rsidRPr="00B47884">
              <w:rPr>
                <w:b/>
                <w:bCs/>
              </w:rPr>
              <w:t>HR (l/tm)</w:t>
            </w:r>
          </w:p>
        </w:tc>
      </w:tr>
      <w:tr w:rsidR="00F204DB" w:rsidRPr="00B47884" w14:paraId="3F05BBCD" w14:textId="77777777" w:rsidTr="00A80A32">
        <w:trPr>
          <w:trHeight w:val="517"/>
        </w:trPr>
        <w:tc>
          <w:tcPr>
            <w:tcW w:w="1271" w:type="dxa"/>
            <w:vMerge/>
            <w:hideMark/>
          </w:tcPr>
          <w:p w14:paraId="64AE1861" w14:textId="77777777" w:rsidR="00F204DB" w:rsidRPr="00B47884" w:rsidRDefault="00F204DB" w:rsidP="00F204DB">
            <w:pPr>
              <w:rPr>
                <w:b/>
                <w:bCs/>
              </w:rPr>
            </w:pPr>
          </w:p>
        </w:tc>
        <w:tc>
          <w:tcPr>
            <w:tcW w:w="851" w:type="dxa"/>
            <w:vMerge/>
            <w:hideMark/>
          </w:tcPr>
          <w:p w14:paraId="05EA1D41" w14:textId="77777777" w:rsidR="00F204DB" w:rsidRPr="00B47884" w:rsidRDefault="00F204DB" w:rsidP="00F204DB">
            <w:pPr>
              <w:rPr>
                <w:b/>
                <w:bCs/>
              </w:rPr>
            </w:pPr>
          </w:p>
        </w:tc>
        <w:tc>
          <w:tcPr>
            <w:tcW w:w="850" w:type="dxa"/>
            <w:vMerge/>
            <w:hideMark/>
          </w:tcPr>
          <w:p w14:paraId="0170FC31" w14:textId="77777777" w:rsidR="00F204DB" w:rsidRPr="00B47884" w:rsidRDefault="00F204DB" w:rsidP="00F204DB">
            <w:pPr>
              <w:rPr>
                <w:b/>
                <w:bCs/>
              </w:rPr>
            </w:pPr>
          </w:p>
        </w:tc>
        <w:tc>
          <w:tcPr>
            <w:tcW w:w="1276" w:type="dxa"/>
            <w:vMerge/>
            <w:hideMark/>
          </w:tcPr>
          <w:p w14:paraId="66879267" w14:textId="77777777" w:rsidR="00F204DB" w:rsidRPr="00B47884" w:rsidRDefault="00F204DB" w:rsidP="00F204DB">
            <w:pPr>
              <w:rPr>
                <w:b/>
                <w:bCs/>
              </w:rPr>
            </w:pPr>
          </w:p>
        </w:tc>
        <w:tc>
          <w:tcPr>
            <w:tcW w:w="850" w:type="dxa"/>
            <w:vMerge/>
            <w:hideMark/>
          </w:tcPr>
          <w:p w14:paraId="7A0878DE" w14:textId="77777777" w:rsidR="00F204DB" w:rsidRPr="00B47884" w:rsidRDefault="00F204DB" w:rsidP="00F204DB">
            <w:pPr>
              <w:rPr>
                <w:b/>
                <w:bCs/>
              </w:rPr>
            </w:pPr>
          </w:p>
        </w:tc>
        <w:tc>
          <w:tcPr>
            <w:tcW w:w="851" w:type="dxa"/>
            <w:vMerge/>
            <w:hideMark/>
          </w:tcPr>
          <w:p w14:paraId="3211E731" w14:textId="77777777" w:rsidR="00F204DB" w:rsidRPr="00B47884" w:rsidRDefault="00F204DB" w:rsidP="00F204DB">
            <w:pPr>
              <w:rPr>
                <w:b/>
                <w:bCs/>
              </w:rPr>
            </w:pPr>
          </w:p>
        </w:tc>
        <w:tc>
          <w:tcPr>
            <w:tcW w:w="1276" w:type="dxa"/>
            <w:vMerge/>
            <w:hideMark/>
          </w:tcPr>
          <w:p w14:paraId="73DF1718" w14:textId="77777777" w:rsidR="00F204DB" w:rsidRPr="00B47884" w:rsidRDefault="00F204DB" w:rsidP="00F204DB">
            <w:pPr>
              <w:rPr>
                <w:b/>
                <w:bCs/>
              </w:rPr>
            </w:pPr>
          </w:p>
        </w:tc>
        <w:tc>
          <w:tcPr>
            <w:tcW w:w="850" w:type="dxa"/>
            <w:vMerge/>
            <w:hideMark/>
          </w:tcPr>
          <w:p w14:paraId="5085DAD2" w14:textId="77777777" w:rsidR="00F204DB" w:rsidRPr="00B47884" w:rsidRDefault="00F204DB" w:rsidP="00F204DB">
            <w:pPr>
              <w:rPr>
                <w:b/>
                <w:bCs/>
              </w:rPr>
            </w:pPr>
          </w:p>
        </w:tc>
        <w:tc>
          <w:tcPr>
            <w:tcW w:w="992" w:type="dxa"/>
            <w:vMerge/>
            <w:hideMark/>
          </w:tcPr>
          <w:p w14:paraId="3A2881BB" w14:textId="77777777" w:rsidR="00F204DB" w:rsidRPr="00B47884" w:rsidRDefault="00F204DB" w:rsidP="00F204DB">
            <w:pPr>
              <w:rPr>
                <w:b/>
                <w:bCs/>
              </w:rPr>
            </w:pPr>
          </w:p>
        </w:tc>
      </w:tr>
      <w:tr w:rsidR="00F204DB" w:rsidRPr="00B47884" w14:paraId="4A2224F8" w14:textId="77777777" w:rsidTr="00A80A32">
        <w:trPr>
          <w:trHeight w:val="211"/>
        </w:trPr>
        <w:tc>
          <w:tcPr>
            <w:tcW w:w="1271" w:type="dxa"/>
            <w:noWrap/>
            <w:hideMark/>
          </w:tcPr>
          <w:p w14:paraId="5A026B48" w14:textId="77777777" w:rsidR="00F204DB" w:rsidRPr="00B47884" w:rsidRDefault="00F204DB" w:rsidP="00F204DB">
            <w:r w:rsidRPr="00B47884">
              <w:t>0,01</w:t>
            </w:r>
          </w:p>
        </w:tc>
        <w:tc>
          <w:tcPr>
            <w:tcW w:w="851" w:type="dxa"/>
            <w:noWrap/>
            <w:hideMark/>
          </w:tcPr>
          <w:p w14:paraId="29DA91C2" w14:textId="77777777" w:rsidR="00F204DB" w:rsidRPr="00B47884" w:rsidRDefault="00F204DB" w:rsidP="00F204DB">
            <w:r w:rsidRPr="00B47884">
              <w:t>4,9</w:t>
            </w:r>
          </w:p>
        </w:tc>
        <w:tc>
          <w:tcPr>
            <w:tcW w:w="850" w:type="dxa"/>
            <w:noWrap/>
            <w:hideMark/>
          </w:tcPr>
          <w:p w14:paraId="411688D5" w14:textId="77777777" w:rsidR="00F204DB" w:rsidRPr="00B47884" w:rsidRDefault="00F204DB" w:rsidP="00F204DB">
            <w:r w:rsidRPr="00B47884">
              <w:t>6,5</w:t>
            </w:r>
          </w:p>
        </w:tc>
        <w:tc>
          <w:tcPr>
            <w:tcW w:w="1276" w:type="dxa"/>
            <w:noWrap/>
            <w:hideMark/>
          </w:tcPr>
          <w:p w14:paraId="188C268D" w14:textId="77777777" w:rsidR="00F204DB" w:rsidRPr="00B47884" w:rsidRDefault="00F204DB" w:rsidP="00F204DB">
            <w:r w:rsidRPr="00B47884">
              <w:t>0,34</w:t>
            </w:r>
          </w:p>
        </w:tc>
        <w:tc>
          <w:tcPr>
            <w:tcW w:w="850" w:type="dxa"/>
            <w:noWrap/>
            <w:hideMark/>
          </w:tcPr>
          <w:p w14:paraId="53AFBA86" w14:textId="77777777" w:rsidR="00F204DB" w:rsidRPr="00B47884" w:rsidRDefault="00F204DB" w:rsidP="00F204DB">
            <w:r w:rsidRPr="00B47884">
              <w:t>1,1</w:t>
            </w:r>
          </w:p>
        </w:tc>
        <w:tc>
          <w:tcPr>
            <w:tcW w:w="851" w:type="dxa"/>
            <w:noWrap/>
            <w:hideMark/>
          </w:tcPr>
          <w:p w14:paraId="17939594" w14:textId="77777777" w:rsidR="00F204DB" w:rsidRPr="00B47884" w:rsidRDefault="00F204DB" w:rsidP="00F204DB">
            <w:r w:rsidRPr="00B47884">
              <w:t>1,1</w:t>
            </w:r>
          </w:p>
        </w:tc>
        <w:tc>
          <w:tcPr>
            <w:tcW w:w="1276" w:type="dxa"/>
            <w:noWrap/>
            <w:hideMark/>
          </w:tcPr>
          <w:p w14:paraId="13DDFBA7" w14:textId="77777777" w:rsidR="00F204DB" w:rsidRPr="00B47884" w:rsidRDefault="00F204DB" w:rsidP="00F204DB">
            <w:r w:rsidRPr="00B47884">
              <w:t>0,67</w:t>
            </w:r>
          </w:p>
        </w:tc>
        <w:tc>
          <w:tcPr>
            <w:tcW w:w="850" w:type="dxa"/>
            <w:noWrap/>
            <w:hideMark/>
          </w:tcPr>
          <w:p w14:paraId="460BE193" w14:textId="77777777" w:rsidR="00F204DB" w:rsidRPr="00B47884" w:rsidRDefault="00F204DB" w:rsidP="00F204DB">
            <w:r w:rsidRPr="00B47884">
              <w:t>0,9</w:t>
            </w:r>
          </w:p>
        </w:tc>
        <w:tc>
          <w:tcPr>
            <w:tcW w:w="992" w:type="dxa"/>
            <w:noWrap/>
            <w:hideMark/>
          </w:tcPr>
          <w:p w14:paraId="50D9AF2D" w14:textId="77777777" w:rsidR="00F204DB" w:rsidRPr="00B47884" w:rsidRDefault="00F204DB" w:rsidP="00F204DB">
            <w:r w:rsidRPr="00B47884">
              <w:t>0,9</w:t>
            </w:r>
          </w:p>
        </w:tc>
      </w:tr>
      <w:tr w:rsidR="00F204DB" w:rsidRPr="00B47884" w14:paraId="60C8FFC6" w14:textId="77777777" w:rsidTr="00A80A32">
        <w:trPr>
          <w:trHeight w:val="211"/>
        </w:trPr>
        <w:tc>
          <w:tcPr>
            <w:tcW w:w="1271" w:type="dxa"/>
            <w:noWrap/>
            <w:hideMark/>
          </w:tcPr>
          <w:p w14:paraId="1AF10CD9" w14:textId="77777777" w:rsidR="00F204DB" w:rsidRPr="00B47884" w:rsidRDefault="00F204DB" w:rsidP="00F204DB">
            <w:r w:rsidRPr="00B47884">
              <w:t>0,02</w:t>
            </w:r>
          </w:p>
        </w:tc>
        <w:tc>
          <w:tcPr>
            <w:tcW w:w="851" w:type="dxa"/>
            <w:noWrap/>
            <w:hideMark/>
          </w:tcPr>
          <w:p w14:paraId="2C8690A3" w14:textId="77777777" w:rsidR="00F204DB" w:rsidRPr="00B47884" w:rsidRDefault="00F204DB" w:rsidP="00F204DB">
            <w:r w:rsidRPr="00B47884">
              <w:t>3,7</w:t>
            </w:r>
          </w:p>
        </w:tc>
        <w:tc>
          <w:tcPr>
            <w:tcW w:w="850" w:type="dxa"/>
            <w:noWrap/>
            <w:hideMark/>
          </w:tcPr>
          <w:p w14:paraId="416792B5" w14:textId="77777777" w:rsidR="00F204DB" w:rsidRPr="00B47884" w:rsidRDefault="00F204DB" w:rsidP="00F204DB">
            <w:r w:rsidRPr="00B47884">
              <w:t>4,9</w:t>
            </w:r>
          </w:p>
        </w:tc>
        <w:tc>
          <w:tcPr>
            <w:tcW w:w="1276" w:type="dxa"/>
            <w:noWrap/>
            <w:hideMark/>
          </w:tcPr>
          <w:p w14:paraId="3D740D42" w14:textId="77777777" w:rsidR="00F204DB" w:rsidRPr="00B47884" w:rsidRDefault="00F204DB" w:rsidP="00F204DB">
            <w:r w:rsidRPr="00B47884">
              <w:t>0,35</w:t>
            </w:r>
          </w:p>
        </w:tc>
        <w:tc>
          <w:tcPr>
            <w:tcW w:w="850" w:type="dxa"/>
            <w:noWrap/>
            <w:hideMark/>
          </w:tcPr>
          <w:p w14:paraId="282D7F36" w14:textId="77777777" w:rsidR="00F204DB" w:rsidRPr="00B47884" w:rsidRDefault="00F204DB" w:rsidP="00F204DB">
            <w:r w:rsidRPr="00B47884">
              <w:t>1,1</w:t>
            </w:r>
          </w:p>
        </w:tc>
        <w:tc>
          <w:tcPr>
            <w:tcW w:w="851" w:type="dxa"/>
            <w:noWrap/>
            <w:hideMark/>
          </w:tcPr>
          <w:p w14:paraId="7475F31C" w14:textId="77777777" w:rsidR="00F204DB" w:rsidRPr="00B47884" w:rsidRDefault="00F204DB" w:rsidP="00F204DB">
            <w:r w:rsidRPr="00B47884">
              <w:t>1,1</w:t>
            </w:r>
          </w:p>
        </w:tc>
        <w:tc>
          <w:tcPr>
            <w:tcW w:w="1276" w:type="dxa"/>
            <w:noWrap/>
            <w:hideMark/>
          </w:tcPr>
          <w:p w14:paraId="6BFC77B9" w14:textId="77777777" w:rsidR="00F204DB" w:rsidRPr="00B47884" w:rsidRDefault="00F204DB" w:rsidP="00F204DB">
            <w:r w:rsidRPr="00B47884">
              <w:t>0,68</w:t>
            </w:r>
          </w:p>
        </w:tc>
        <w:tc>
          <w:tcPr>
            <w:tcW w:w="850" w:type="dxa"/>
            <w:noWrap/>
            <w:hideMark/>
          </w:tcPr>
          <w:p w14:paraId="4F89EC77" w14:textId="77777777" w:rsidR="00F204DB" w:rsidRPr="00B47884" w:rsidRDefault="00F204DB" w:rsidP="00F204DB">
            <w:r w:rsidRPr="00B47884">
              <w:t>0,9</w:t>
            </w:r>
          </w:p>
        </w:tc>
        <w:tc>
          <w:tcPr>
            <w:tcW w:w="992" w:type="dxa"/>
            <w:noWrap/>
            <w:hideMark/>
          </w:tcPr>
          <w:p w14:paraId="79417F99" w14:textId="77777777" w:rsidR="00F204DB" w:rsidRPr="00B47884" w:rsidRDefault="00F204DB" w:rsidP="00F204DB">
            <w:r w:rsidRPr="00B47884">
              <w:t>0,9</w:t>
            </w:r>
          </w:p>
        </w:tc>
      </w:tr>
      <w:tr w:rsidR="00F204DB" w:rsidRPr="00B47884" w14:paraId="48EECC0A" w14:textId="77777777" w:rsidTr="00A80A32">
        <w:trPr>
          <w:trHeight w:val="211"/>
        </w:trPr>
        <w:tc>
          <w:tcPr>
            <w:tcW w:w="1271" w:type="dxa"/>
            <w:noWrap/>
            <w:hideMark/>
          </w:tcPr>
          <w:p w14:paraId="1A093E0D" w14:textId="77777777" w:rsidR="00F204DB" w:rsidRPr="00B47884" w:rsidRDefault="00F204DB" w:rsidP="00F204DB">
            <w:r w:rsidRPr="00B47884">
              <w:t>0,03</w:t>
            </w:r>
          </w:p>
        </w:tc>
        <w:tc>
          <w:tcPr>
            <w:tcW w:w="851" w:type="dxa"/>
            <w:noWrap/>
            <w:hideMark/>
          </w:tcPr>
          <w:p w14:paraId="6F9E3A82" w14:textId="77777777" w:rsidR="00F204DB" w:rsidRPr="00B47884" w:rsidRDefault="00F204DB" w:rsidP="00F204DB">
            <w:r w:rsidRPr="00B47884">
              <w:t>3,1</w:t>
            </w:r>
          </w:p>
        </w:tc>
        <w:tc>
          <w:tcPr>
            <w:tcW w:w="850" w:type="dxa"/>
            <w:noWrap/>
            <w:hideMark/>
          </w:tcPr>
          <w:p w14:paraId="24377980" w14:textId="77777777" w:rsidR="00F204DB" w:rsidRPr="00B47884" w:rsidRDefault="00F204DB" w:rsidP="00F204DB">
            <w:r w:rsidRPr="00B47884">
              <w:t>4,1</w:t>
            </w:r>
          </w:p>
        </w:tc>
        <w:tc>
          <w:tcPr>
            <w:tcW w:w="1276" w:type="dxa"/>
            <w:noWrap/>
            <w:hideMark/>
          </w:tcPr>
          <w:p w14:paraId="7F3CE91B" w14:textId="77777777" w:rsidR="00F204DB" w:rsidRPr="00B47884" w:rsidRDefault="00F204DB" w:rsidP="00F204DB">
            <w:r w:rsidRPr="00B47884">
              <w:t>0,36</w:t>
            </w:r>
          </w:p>
        </w:tc>
        <w:tc>
          <w:tcPr>
            <w:tcW w:w="850" w:type="dxa"/>
            <w:noWrap/>
            <w:hideMark/>
          </w:tcPr>
          <w:p w14:paraId="5EC7A732" w14:textId="77777777" w:rsidR="00F204DB" w:rsidRPr="00B47884" w:rsidRDefault="00F204DB" w:rsidP="00F204DB">
            <w:r w:rsidRPr="00B47884">
              <w:t>1,1</w:t>
            </w:r>
          </w:p>
        </w:tc>
        <w:tc>
          <w:tcPr>
            <w:tcW w:w="851" w:type="dxa"/>
            <w:noWrap/>
            <w:hideMark/>
          </w:tcPr>
          <w:p w14:paraId="2C6602B4" w14:textId="77777777" w:rsidR="00F204DB" w:rsidRPr="00B47884" w:rsidRDefault="00F204DB" w:rsidP="00F204DB">
            <w:r w:rsidRPr="00B47884">
              <w:t>1,1</w:t>
            </w:r>
          </w:p>
        </w:tc>
        <w:tc>
          <w:tcPr>
            <w:tcW w:w="1276" w:type="dxa"/>
            <w:noWrap/>
            <w:hideMark/>
          </w:tcPr>
          <w:p w14:paraId="60828F8D" w14:textId="77777777" w:rsidR="00F204DB" w:rsidRPr="00B47884" w:rsidRDefault="00F204DB" w:rsidP="00F204DB">
            <w:r w:rsidRPr="00B47884">
              <w:t>0,69</w:t>
            </w:r>
          </w:p>
        </w:tc>
        <w:tc>
          <w:tcPr>
            <w:tcW w:w="850" w:type="dxa"/>
            <w:noWrap/>
            <w:hideMark/>
          </w:tcPr>
          <w:p w14:paraId="0BC9FE1A" w14:textId="77777777" w:rsidR="00F204DB" w:rsidRPr="00B47884" w:rsidRDefault="00F204DB" w:rsidP="00F204DB">
            <w:r w:rsidRPr="00B47884">
              <w:t>0,9</w:t>
            </w:r>
          </w:p>
        </w:tc>
        <w:tc>
          <w:tcPr>
            <w:tcW w:w="992" w:type="dxa"/>
            <w:noWrap/>
            <w:hideMark/>
          </w:tcPr>
          <w:p w14:paraId="5F25D1CF" w14:textId="77777777" w:rsidR="00F204DB" w:rsidRPr="00B47884" w:rsidRDefault="00F204DB" w:rsidP="00F204DB">
            <w:r w:rsidRPr="00B47884">
              <w:t>0,9</w:t>
            </w:r>
          </w:p>
        </w:tc>
      </w:tr>
      <w:tr w:rsidR="00F204DB" w:rsidRPr="00B47884" w14:paraId="0D315C54" w14:textId="77777777" w:rsidTr="00A80A32">
        <w:trPr>
          <w:trHeight w:val="211"/>
        </w:trPr>
        <w:tc>
          <w:tcPr>
            <w:tcW w:w="1271" w:type="dxa"/>
            <w:noWrap/>
            <w:hideMark/>
          </w:tcPr>
          <w:p w14:paraId="0C166D4F" w14:textId="77777777" w:rsidR="00F204DB" w:rsidRPr="00B47884" w:rsidRDefault="00F204DB" w:rsidP="00F204DB">
            <w:r w:rsidRPr="00B47884">
              <w:t>0,04</w:t>
            </w:r>
          </w:p>
        </w:tc>
        <w:tc>
          <w:tcPr>
            <w:tcW w:w="851" w:type="dxa"/>
            <w:noWrap/>
            <w:hideMark/>
          </w:tcPr>
          <w:p w14:paraId="536C22B9" w14:textId="77777777" w:rsidR="00F204DB" w:rsidRPr="00B47884" w:rsidRDefault="00F204DB" w:rsidP="00F204DB">
            <w:r w:rsidRPr="00B47884">
              <w:t>2,8</w:t>
            </w:r>
          </w:p>
        </w:tc>
        <w:tc>
          <w:tcPr>
            <w:tcW w:w="850" w:type="dxa"/>
            <w:noWrap/>
            <w:hideMark/>
          </w:tcPr>
          <w:p w14:paraId="767D07CB" w14:textId="77777777" w:rsidR="00F204DB" w:rsidRPr="00B47884" w:rsidRDefault="00F204DB" w:rsidP="00F204DB">
            <w:r w:rsidRPr="00B47884">
              <w:t>3,6</w:t>
            </w:r>
          </w:p>
        </w:tc>
        <w:tc>
          <w:tcPr>
            <w:tcW w:w="1276" w:type="dxa"/>
            <w:noWrap/>
            <w:hideMark/>
          </w:tcPr>
          <w:p w14:paraId="35A0E8DD" w14:textId="77777777" w:rsidR="00F204DB" w:rsidRPr="00B47884" w:rsidRDefault="00F204DB" w:rsidP="00F204DB">
            <w:r w:rsidRPr="00B47884">
              <w:t>0,37</w:t>
            </w:r>
          </w:p>
        </w:tc>
        <w:tc>
          <w:tcPr>
            <w:tcW w:w="850" w:type="dxa"/>
            <w:noWrap/>
            <w:hideMark/>
          </w:tcPr>
          <w:p w14:paraId="79123256" w14:textId="77777777" w:rsidR="00F204DB" w:rsidRPr="00B47884" w:rsidRDefault="00F204DB" w:rsidP="00F204DB">
            <w:r w:rsidRPr="00B47884">
              <w:t>1,1</w:t>
            </w:r>
          </w:p>
        </w:tc>
        <w:tc>
          <w:tcPr>
            <w:tcW w:w="851" w:type="dxa"/>
            <w:noWrap/>
            <w:hideMark/>
          </w:tcPr>
          <w:p w14:paraId="4A21F518" w14:textId="77777777" w:rsidR="00F204DB" w:rsidRPr="00B47884" w:rsidRDefault="00F204DB" w:rsidP="00F204DB">
            <w:r w:rsidRPr="00B47884">
              <w:t>1,1</w:t>
            </w:r>
          </w:p>
        </w:tc>
        <w:tc>
          <w:tcPr>
            <w:tcW w:w="1276" w:type="dxa"/>
            <w:noWrap/>
            <w:hideMark/>
          </w:tcPr>
          <w:p w14:paraId="13C46A45" w14:textId="77777777" w:rsidR="00F204DB" w:rsidRPr="00B47884" w:rsidRDefault="00F204DB" w:rsidP="00F204DB">
            <w:r w:rsidRPr="00B47884">
              <w:t>0,70</w:t>
            </w:r>
          </w:p>
        </w:tc>
        <w:tc>
          <w:tcPr>
            <w:tcW w:w="850" w:type="dxa"/>
            <w:noWrap/>
            <w:hideMark/>
          </w:tcPr>
          <w:p w14:paraId="712D96A8" w14:textId="77777777" w:rsidR="00F204DB" w:rsidRPr="00B47884" w:rsidRDefault="00F204DB" w:rsidP="00F204DB">
            <w:r w:rsidRPr="00B47884">
              <w:t>0,9</w:t>
            </w:r>
          </w:p>
        </w:tc>
        <w:tc>
          <w:tcPr>
            <w:tcW w:w="992" w:type="dxa"/>
            <w:noWrap/>
            <w:hideMark/>
          </w:tcPr>
          <w:p w14:paraId="7CF990B5" w14:textId="77777777" w:rsidR="00F204DB" w:rsidRPr="00B47884" w:rsidRDefault="00F204DB" w:rsidP="00F204DB">
            <w:r w:rsidRPr="00B47884">
              <w:t>0,9</w:t>
            </w:r>
          </w:p>
        </w:tc>
      </w:tr>
      <w:tr w:rsidR="00F204DB" w:rsidRPr="00B47884" w14:paraId="5B97518F" w14:textId="77777777" w:rsidTr="00A80A32">
        <w:trPr>
          <w:trHeight w:val="211"/>
        </w:trPr>
        <w:tc>
          <w:tcPr>
            <w:tcW w:w="1271" w:type="dxa"/>
            <w:noWrap/>
            <w:hideMark/>
          </w:tcPr>
          <w:p w14:paraId="39AFBDA2" w14:textId="77777777" w:rsidR="00F204DB" w:rsidRPr="00B47884" w:rsidRDefault="00F204DB" w:rsidP="00F204DB">
            <w:r w:rsidRPr="00B47884">
              <w:t>0,05</w:t>
            </w:r>
          </w:p>
        </w:tc>
        <w:tc>
          <w:tcPr>
            <w:tcW w:w="851" w:type="dxa"/>
            <w:noWrap/>
            <w:hideMark/>
          </w:tcPr>
          <w:p w14:paraId="260AD5C2" w14:textId="77777777" w:rsidR="00F204DB" w:rsidRPr="00B47884" w:rsidRDefault="00F204DB" w:rsidP="00F204DB">
            <w:r w:rsidRPr="00B47884">
              <w:t>2,5</w:t>
            </w:r>
          </w:p>
        </w:tc>
        <w:tc>
          <w:tcPr>
            <w:tcW w:w="850" w:type="dxa"/>
            <w:noWrap/>
            <w:hideMark/>
          </w:tcPr>
          <w:p w14:paraId="08B72828" w14:textId="77777777" w:rsidR="00F204DB" w:rsidRPr="00B47884" w:rsidRDefault="00F204DB" w:rsidP="00F204DB">
            <w:r w:rsidRPr="00B47884">
              <w:t>3,3</w:t>
            </w:r>
          </w:p>
        </w:tc>
        <w:tc>
          <w:tcPr>
            <w:tcW w:w="1276" w:type="dxa"/>
            <w:noWrap/>
            <w:hideMark/>
          </w:tcPr>
          <w:p w14:paraId="758C2E3E" w14:textId="77777777" w:rsidR="00F204DB" w:rsidRPr="00B47884" w:rsidRDefault="00F204DB" w:rsidP="00F204DB">
            <w:r w:rsidRPr="00B47884">
              <w:t>0,38</w:t>
            </w:r>
          </w:p>
        </w:tc>
        <w:tc>
          <w:tcPr>
            <w:tcW w:w="850" w:type="dxa"/>
            <w:noWrap/>
            <w:hideMark/>
          </w:tcPr>
          <w:p w14:paraId="1DD6E4B4" w14:textId="77777777" w:rsidR="00F204DB" w:rsidRPr="00B47884" w:rsidRDefault="00F204DB" w:rsidP="00F204DB">
            <w:r w:rsidRPr="00B47884">
              <w:t>1,1</w:t>
            </w:r>
          </w:p>
        </w:tc>
        <w:tc>
          <w:tcPr>
            <w:tcW w:w="851" w:type="dxa"/>
            <w:noWrap/>
            <w:hideMark/>
          </w:tcPr>
          <w:p w14:paraId="5810A1AF" w14:textId="77777777" w:rsidR="00F204DB" w:rsidRPr="00B47884" w:rsidRDefault="00F204DB" w:rsidP="00F204DB">
            <w:r w:rsidRPr="00B47884">
              <w:t>1,1</w:t>
            </w:r>
          </w:p>
        </w:tc>
        <w:tc>
          <w:tcPr>
            <w:tcW w:w="1276" w:type="dxa"/>
            <w:noWrap/>
            <w:hideMark/>
          </w:tcPr>
          <w:p w14:paraId="11179DAE" w14:textId="77777777" w:rsidR="00F204DB" w:rsidRPr="00B47884" w:rsidRDefault="00F204DB" w:rsidP="00F204DB">
            <w:r w:rsidRPr="00B47884">
              <w:t>0,71</w:t>
            </w:r>
          </w:p>
        </w:tc>
        <w:tc>
          <w:tcPr>
            <w:tcW w:w="850" w:type="dxa"/>
            <w:noWrap/>
            <w:hideMark/>
          </w:tcPr>
          <w:p w14:paraId="5208CD4A" w14:textId="77777777" w:rsidR="00F204DB" w:rsidRPr="00B47884" w:rsidRDefault="00F204DB" w:rsidP="00F204DB">
            <w:r w:rsidRPr="00B47884">
              <w:t>0,9</w:t>
            </w:r>
          </w:p>
        </w:tc>
        <w:tc>
          <w:tcPr>
            <w:tcW w:w="992" w:type="dxa"/>
            <w:noWrap/>
            <w:hideMark/>
          </w:tcPr>
          <w:p w14:paraId="36B868C0" w14:textId="77777777" w:rsidR="00F204DB" w:rsidRPr="00B47884" w:rsidRDefault="00F204DB" w:rsidP="00F204DB">
            <w:r w:rsidRPr="00B47884">
              <w:t>0,9</w:t>
            </w:r>
          </w:p>
        </w:tc>
      </w:tr>
      <w:tr w:rsidR="00F204DB" w:rsidRPr="00B47884" w14:paraId="04539F10" w14:textId="77777777" w:rsidTr="00A80A32">
        <w:trPr>
          <w:trHeight w:val="211"/>
        </w:trPr>
        <w:tc>
          <w:tcPr>
            <w:tcW w:w="1271" w:type="dxa"/>
            <w:noWrap/>
            <w:hideMark/>
          </w:tcPr>
          <w:p w14:paraId="5720C38C" w14:textId="77777777" w:rsidR="00F204DB" w:rsidRPr="00B47884" w:rsidRDefault="00F204DB" w:rsidP="00F204DB">
            <w:r w:rsidRPr="00B47884">
              <w:t>0,06</w:t>
            </w:r>
          </w:p>
        </w:tc>
        <w:tc>
          <w:tcPr>
            <w:tcW w:w="851" w:type="dxa"/>
            <w:noWrap/>
            <w:hideMark/>
          </w:tcPr>
          <w:p w14:paraId="1EFAC194" w14:textId="77777777" w:rsidR="00F204DB" w:rsidRPr="00B47884" w:rsidRDefault="00F204DB" w:rsidP="00F204DB">
            <w:r w:rsidRPr="00B47884">
              <w:t>2,3</w:t>
            </w:r>
          </w:p>
        </w:tc>
        <w:tc>
          <w:tcPr>
            <w:tcW w:w="850" w:type="dxa"/>
            <w:noWrap/>
            <w:hideMark/>
          </w:tcPr>
          <w:p w14:paraId="14E11DF0" w14:textId="77777777" w:rsidR="00F204DB" w:rsidRPr="00B47884" w:rsidRDefault="00F204DB" w:rsidP="00F204DB">
            <w:r w:rsidRPr="00B47884">
              <w:t>2,9</w:t>
            </w:r>
          </w:p>
        </w:tc>
        <w:tc>
          <w:tcPr>
            <w:tcW w:w="1276" w:type="dxa"/>
            <w:noWrap/>
            <w:hideMark/>
          </w:tcPr>
          <w:p w14:paraId="1B464B7E" w14:textId="77777777" w:rsidR="00F204DB" w:rsidRPr="00B47884" w:rsidRDefault="00F204DB" w:rsidP="00F204DB">
            <w:r w:rsidRPr="00B47884">
              <w:t>0,39</w:t>
            </w:r>
          </w:p>
        </w:tc>
        <w:tc>
          <w:tcPr>
            <w:tcW w:w="850" w:type="dxa"/>
            <w:noWrap/>
            <w:hideMark/>
          </w:tcPr>
          <w:p w14:paraId="72CAE94D" w14:textId="77777777" w:rsidR="00F204DB" w:rsidRPr="00B47884" w:rsidRDefault="00F204DB" w:rsidP="00F204DB">
            <w:r w:rsidRPr="00B47884">
              <w:t>1,1</w:t>
            </w:r>
          </w:p>
        </w:tc>
        <w:tc>
          <w:tcPr>
            <w:tcW w:w="851" w:type="dxa"/>
            <w:noWrap/>
            <w:hideMark/>
          </w:tcPr>
          <w:p w14:paraId="6D652894" w14:textId="77777777" w:rsidR="00F204DB" w:rsidRPr="00B47884" w:rsidRDefault="00F204DB" w:rsidP="00F204DB">
            <w:r w:rsidRPr="00B47884">
              <w:t>1,0</w:t>
            </w:r>
          </w:p>
        </w:tc>
        <w:tc>
          <w:tcPr>
            <w:tcW w:w="1276" w:type="dxa"/>
            <w:noWrap/>
            <w:hideMark/>
          </w:tcPr>
          <w:p w14:paraId="5CD2AE79" w14:textId="77777777" w:rsidR="00F204DB" w:rsidRPr="00B47884" w:rsidRDefault="00F204DB" w:rsidP="00F204DB">
            <w:r w:rsidRPr="00B47884">
              <w:t>0,72</w:t>
            </w:r>
          </w:p>
        </w:tc>
        <w:tc>
          <w:tcPr>
            <w:tcW w:w="850" w:type="dxa"/>
            <w:noWrap/>
            <w:hideMark/>
          </w:tcPr>
          <w:p w14:paraId="197C49C7" w14:textId="77777777" w:rsidR="00F204DB" w:rsidRPr="00B47884" w:rsidRDefault="00F204DB" w:rsidP="00F204DB">
            <w:r w:rsidRPr="00B47884">
              <w:t>0,9</w:t>
            </w:r>
          </w:p>
        </w:tc>
        <w:tc>
          <w:tcPr>
            <w:tcW w:w="992" w:type="dxa"/>
            <w:noWrap/>
            <w:hideMark/>
          </w:tcPr>
          <w:p w14:paraId="50270765" w14:textId="77777777" w:rsidR="00F204DB" w:rsidRPr="00B47884" w:rsidRDefault="00F204DB" w:rsidP="00F204DB">
            <w:r w:rsidRPr="00B47884">
              <w:t>0,9</w:t>
            </w:r>
          </w:p>
        </w:tc>
      </w:tr>
      <w:tr w:rsidR="00F204DB" w:rsidRPr="00B47884" w14:paraId="2870A5DB" w14:textId="77777777" w:rsidTr="00A80A32">
        <w:trPr>
          <w:trHeight w:val="211"/>
        </w:trPr>
        <w:tc>
          <w:tcPr>
            <w:tcW w:w="1271" w:type="dxa"/>
            <w:noWrap/>
            <w:hideMark/>
          </w:tcPr>
          <w:p w14:paraId="1709D579" w14:textId="77777777" w:rsidR="00F204DB" w:rsidRPr="00B47884" w:rsidRDefault="00F204DB" w:rsidP="00F204DB">
            <w:r w:rsidRPr="00B47884">
              <w:t>0,07</w:t>
            </w:r>
          </w:p>
        </w:tc>
        <w:tc>
          <w:tcPr>
            <w:tcW w:w="851" w:type="dxa"/>
            <w:noWrap/>
            <w:hideMark/>
          </w:tcPr>
          <w:p w14:paraId="6F4F4052" w14:textId="77777777" w:rsidR="00F204DB" w:rsidRPr="00B47884" w:rsidRDefault="00F204DB" w:rsidP="00F204DB">
            <w:r w:rsidRPr="00B47884">
              <w:t>2,2</w:t>
            </w:r>
          </w:p>
        </w:tc>
        <w:tc>
          <w:tcPr>
            <w:tcW w:w="850" w:type="dxa"/>
            <w:noWrap/>
            <w:hideMark/>
          </w:tcPr>
          <w:p w14:paraId="4E6380ED" w14:textId="77777777" w:rsidR="00F204DB" w:rsidRPr="00B47884" w:rsidRDefault="00F204DB" w:rsidP="00F204DB">
            <w:r w:rsidRPr="00B47884">
              <w:t>2,7</w:t>
            </w:r>
          </w:p>
        </w:tc>
        <w:tc>
          <w:tcPr>
            <w:tcW w:w="1276" w:type="dxa"/>
            <w:noWrap/>
            <w:hideMark/>
          </w:tcPr>
          <w:p w14:paraId="5A55D6BE" w14:textId="77777777" w:rsidR="00F204DB" w:rsidRPr="00B47884" w:rsidRDefault="00F204DB" w:rsidP="00F204DB">
            <w:r w:rsidRPr="00B47884">
              <w:t>0,40</w:t>
            </w:r>
          </w:p>
        </w:tc>
        <w:tc>
          <w:tcPr>
            <w:tcW w:w="850" w:type="dxa"/>
            <w:noWrap/>
            <w:hideMark/>
          </w:tcPr>
          <w:p w14:paraId="2A1C1E47" w14:textId="77777777" w:rsidR="00F204DB" w:rsidRPr="00B47884" w:rsidRDefault="00F204DB" w:rsidP="00F204DB">
            <w:r w:rsidRPr="00B47884">
              <w:t>1,1</w:t>
            </w:r>
          </w:p>
        </w:tc>
        <w:tc>
          <w:tcPr>
            <w:tcW w:w="851" w:type="dxa"/>
            <w:noWrap/>
            <w:hideMark/>
          </w:tcPr>
          <w:p w14:paraId="13C248D0" w14:textId="77777777" w:rsidR="00F204DB" w:rsidRPr="00B47884" w:rsidRDefault="00F204DB" w:rsidP="00F204DB">
            <w:r w:rsidRPr="00B47884">
              <w:t>1,0</w:t>
            </w:r>
          </w:p>
        </w:tc>
        <w:tc>
          <w:tcPr>
            <w:tcW w:w="1276" w:type="dxa"/>
            <w:noWrap/>
            <w:hideMark/>
          </w:tcPr>
          <w:p w14:paraId="1F6FFDD3" w14:textId="77777777" w:rsidR="00F204DB" w:rsidRPr="00B47884" w:rsidRDefault="00F204DB" w:rsidP="00F204DB">
            <w:r w:rsidRPr="00B47884">
              <w:t>0,73</w:t>
            </w:r>
          </w:p>
        </w:tc>
        <w:tc>
          <w:tcPr>
            <w:tcW w:w="850" w:type="dxa"/>
            <w:noWrap/>
            <w:hideMark/>
          </w:tcPr>
          <w:p w14:paraId="26694C37" w14:textId="77777777" w:rsidR="00F204DB" w:rsidRPr="00B47884" w:rsidRDefault="00F204DB" w:rsidP="00F204DB">
            <w:r w:rsidRPr="00B47884">
              <w:t>0,9</w:t>
            </w:r>
          </w:p>
        </w:tc>
        <w:tc>
          <w:tcPr>
            <w:tcW w:w="992" w:type="dxa"/>
            <w:noWrap/>
            <w:hideMark/>
          </w:tcPr>
          <w:p w14:paraId="309D952D" w14:textId="77777777" w:rsidR="00F204DB" w:rsidRPr="00B47884" w:rsidRDefault="00F204DB" w:rsidP="00F204DB">
            <w:r w:rsidRPr="00B47884">
              <w:t>0,9</w:t>
            </w:r>
          </w:p>
        </w:tc>
      </w:tr>
      <w:tr w:rsidR="00F204DB" w:rsidRPr="00B47884" w14:paraId="35681BF1" w14:textId="77777777" w:rsidTr="00A80A32">
        <w:trPr>
          <w:trHeight w:val="211"/>
        </w:trPr>
        <w:tc>
          <w:tcPr>
            <w:tcW w:w="1271" w:type="dxa"/>
            <w:noWrap/>
            <w:hideMark/>
          </w:tcPr>
          <w:p w14:paraId="0497997B" w14:textId="77777777" w:rsidR="00F204DB" w:rsidRPr="00B47884" w:rsidRDefault="00F204DB" w:rsidP="00F204DB">
            <w:r w:rsidRPr="00B47884">
              <w:t>0,08</w:t>
            </w:r>
          </w:p>
        </w:tc>
        <w:tc>
          <w:tcPr>
            <w:tcW w:w="851" w:type="dxa"/>
            <w:noWrap/>
            <w:hideMark/>
          </w:tcPr>
          <w:p w14:paraId="46E7ABC5" w14:textId="77777777" w:rsidR="00F204DB" w:rsidRPr="00B47884" w:rsidRDefault="00F204DB" w:rsidP="00F204DB">
            <w:r w:rsidRPr="00B47884">
              <w:t>2,1</w:t>
            </w:r>
          </w:p>
        </w:tc>
        <w:tc>
          <w:tcPr>
            <w:tcW w:w="850" w:type="dxa"/>
            <w:noWrap/>
            <w:hideMark/>
          </w:tcPr>
          <w:p w14:paraId="40B58539" w14:textId="77777777" w:rsidR="00F204DB" w:rsidRPr="00B47884" w:rsidRDefault="00F204DB" w:rsidP="00F204DB">
            <w:r w:rsidRPr="00B47884">
              <w:t>2,4</w:t>
            </w:r>
          </w:p>
        </w:tc>
        <w:tc>
          <w:tcPr>
            <w:tcW w:w="1276" w:type="dxa"/>
            <w:noWrap/>
            <w:hideMark/>
          </w:tcPr>
          <w:p w14:paraId="0EC4C1B0" w14:textId="77777777" w:rsidR="00F204DB" w:rsidRPr="00B47884" w:rsidRDefault="00F204DB" w:rsidP="00F204DB">
            <w:r w:rsidRPr="00B47884">
              <w:t>0,41</w:t>
            </w:r>
          </w:p>
        </w:tc>
        <w:tc>
          <w:tcPr>
            <w:tcW w:w="850" w:type="dxa"/>
            <w:noWrap/>
            <w:hideMark/>
          </w:tcPr>
          <w:p w14:paraId="2D473895" w14:textId="77777777" w:rsidR="00F204DB" w:rsidRPr="00B47884" w:rsidRDefault="00F204DB" w:rsidP="00F204DB">
            <w:r w:rsidRPr="00B47884">
              <w:t>1,1</w:t>
            </w:r>
          </w:p>
        </w:tc>
        <w:tc>
          <w:tcPr>
            <w:tcW w:w="851" w:type="dxa"/>
            <w:noWrap/>
            <w:hideMark/>
          </w:tcPr>
          <w:p w14:paraId="20527616" w14:textId="77777777" w:rsidR="00F204DB" w:rsidRPr="00B47884" w:rsidRDefault="00F204DB" w:rsidP="00F204DB">
            <w:r w:rsidRPr="00B47884">
              <w:t>1,0</w:t>
            </w:r>
          </w:p>
        </w:tc>
        <w:tc>
          <w:tcPr>
            <w:tcW w:w="1276" w:type="dxa"/>
            <w:noWrap/>
            <w:hideMark/>
          </w:tcPr>
          <w:p w14:paraId="1688E82F" w14:textId="77777777" w:rsidR="00F204DB" w:rsidRPr="00B47884" w:rsidRDefault="00F204DB" w:rsidP="00F204DB">
            <w:r w:rsidRPr="00B47884">
              <w:t>0,74</w:t>
            </w:r>
          </w:p>
        </w:tc>
        <w:tc>
          <w:tcPr>
            <w:tcW w:w="850" w:type="dxa"/>
            <w:noWrap/>
            <w:hideMark/>
          </w:tcPr>
          <w:p w14:paraId="1D4023C6" w14:textId="77777777" w:rsidR="00F204DB" w:rsidRPr="00B47884" w:rsidRDefault="00F204DB" w:rsidP="00F204DB">
            <w:r w:rsidRPr="00B47884">
              <w:t>0,9</w:t>
            </w:r>
          </w:p>
        </w:tc>
        <w:tc>
          <w:tcPr>
            <w:tcW w:w="992" w:type="dxa"/>
            <w:noWrap/>
            <w:hideMark/>
          </w:tcPr>
          <w:p w14:paraId="40A92E75" w14:textId="77777777" w:rsidR="00F204DB" w:rsidRPr="00B47884" w:rsidRDefault="00F204DB" w:rsidP="00F204DB">
            <w:r w:rsidRPr="00B47884">
              <w:t>0,9</w:t>
            </w:r>
          </w:p>
        </w:tc>
      </w:tr>
      <w:tr w:rsidR="00F204DB" w:rsidRPr="00B47884" w14:paraId="0743726F" w14:textId="77777777" w:rsidTr="00A80A32">
        <w:trPr>
          <w:trHeight w:val="211"/>
        </w:trPr>
        <w:tc>
          <w:tcPr>
            <w:tcW w:w="1271" w:type="dxa"/>
            <w:noWrap/>
            <w:hideMark/>
          </w:tcPr>
          <w:p w14:paraId="7604B36E" w14:textId="77777777" w:rsidR="00F204DB" w:rsidRPr="00B47884" w:rsidRDefault="00F204DB" w:rsidP="00F204DB">
            <w:r w:rsidRPr="00B47884">
              <w:t>0,09</w:t>
            </w:r>
          </w:p>
        </w:tc>
        <w:tc>
          <w:tcPr>
            <w:tcW w:w="851" w:type="dxa"/>
            <w:noWrap/>
            <w:hideMark/>
          </w:tcPr>
          <w:p w14:paraId="2D647CB9" w14:textId="77777777" w:rsidR="00F204DB" w:rsidRPr="00B47884" w:rsidRDefault="00F204DB" w:rsidP="00F204DB">
            <w:r w:rsidRPr="00B47884">
              <w:t>2,0</w:t>
            </w:r>
          </w:p>
        </w:tc>
        <w:tc>
          <w:tcPr>
            <w:tcW w:w="850" w:type="dxa"/>
            <w:noWrap/>
            <w:hideMark/>
          </w:tcPr>
          <w:p w14:paraId="03117F21" w14:textId="77777777" w:rsidR="00F204DB" w:rsidRPr="00B47884" w:rsidRDefault="00F204DB" w:rsidP="00F204DB">
            <w:r w:rsidRPr="00B47884">
              <w:t>2,2</w:t>
            </w:r>
          </w:p>
        </w:tc>
        <w:tc>
          <w:tcPr>
            <w:tcW w:w="1276" w:type="dxa"/>
            <w:noWrap/>
            <w:hideMark/>
          </w:tcPr>
          <w:p w14:paraId="5146D820" w14:textId="77777777" w:rsidR="00F204DB" w:rsidRPr="00B47884" w:rsidRDefault="00F204DB" w:rsidP="00F204DB">
            <w:r w:rsidRPr="00B47884">
              <w:t>0,42</w:t>
            </w:r>
          </w:p>
        </w:tc>
        <w:tc>
          <w:tcPr>
            <w:tcW w:w="850" w:type="dxa"/>
            <w:noWrap/>
            <w:hideMark/>
          </w:tcPr>
          <w:p w14:paraId="25DE13E1" w14:textId="77777777" w:rsidR="00F204DB" w:rsidRPr="00B47884" w:rsidRDefault="00F204DB" w:rsidP="00F204DB">
            <w:r w:rsidRPr="00B47884">
              <w:t>1,1</w:t>
            </w:r>
          </w:p>
        </w:tc>
        <w:tc>
          <w:tcPr>
            <w:tcW w:w="851" w:type="dxa"/>
            <w:noWrap/>
            <w:hideMark/>
          </w:tcPr>
          <w:p w14:paraId="53AD5775" w14:textId="77777777" w:rsidR="00F204DB" w:rsidRPr="00B47884" w:rsidRDefault="00F204DB" w:rsidP="00F204DB">
            <w:r w:rsidRPr="00B47884">
              <w:t>1,0</w:t>
            </w:r>
          </w:p>
        </w:tc>
        <w:tc>
          <w:tcPr>
            <w:tcW w:w="1276" w:type="dxa"/>
            <w:noWrap/>
            <w:hideMark/>
          </w:tcPr>
          <w:p w14:paraId="3C01109A" w14:textId="77777777" w:rsidR="00F204DB" w:rsidRPr="00B47884" w:rsidRDefault="00F204DB" w:rsidP="00F204DB">
            <w:r w:rsidRPr="00B47884">
              <w:t>0,75</w:t>
            </w:r>
          </w:p>
        </w:tc>
        <w:tc>
          <w:tcPr>
            <w:tcW w:w="850" w:type="dxa"/>
            <w:noWrap/>
            <w:hideMark/>
          </w:tcPr>
          <w:p w14:paraId="0FE6A968" w14:textId="77777777" w:rsidR="00F204DB" w:rsidRPr="00B47884" w:rsidRDefault="00F204DB" w:rsidP="00F204DB">
            <w:r w:rsidRPr="00B47884">
              <w:t>0,9</w:t>
            </w:r>
          </w:p>
        </w:tc>
        <w:tc>
          <w:tcPr>
            <w:tcW w:w="992" w:type="dxa"/>
            <w:noWrap/>
            <w:hideMark/>
          </w:tcPr>
          <w:p w14:paraId="1EFDBCDF" w14:textId="77777777" w:rsidR="00F204DB" w:rsidRPr="00B47884" w:rsidRDefault="00F204DB" w:rsidP="00F204DB">
            <w:r w:rsidRPr="00B47884">
              <w:t>0,9</w:t>
            </w:r>
          </w:p>
        </w:tc>
      </w:tr>
      <w:tr w:rsidR="00F204DB" w:rsidRPr="00B47884" w14:paraId="25D979C2" w14:textId="77777777" w:rsidTr="00A80A32">
        <w:trPr>
          <w:trHeight w:val="211"/>
        </w:trPr>
        <w:tc>
          <w:tcPr>
            <w:tcW w:w="1271" w:type="dxa"/>
            <w:noWrap/>
            <w:hideMark/>
          </w:tcPr>
          <w:p w14:paraId="4189C160" w14:textId="77777777" w:rsidR="00F204DB" w:rsidRPr="00B47884" w:rsidRDefault="00F204DB" w:rsidP="00F204DB">
            <w:r w:rsidRPr="00B47884">
              <w:t>0,10</w:t>
            </w:r>
          </w:p>
        </w:tc>
        <w:tc>
          <w:tcPr>
            <w:tcW w:w="851" w:type="dxa"/>
            <w:noWrap/>
            <w:hideMark/>
          </w:tcPr>
          <w:p w14:paraId="5CCC4A6D" w14:textId="77777777" w:rsidR="00F204DB" w:rsidRPr="00B47884" w:rsidRDefault="00F204DB" w:rsidP="00F204DB">
            <w:r w:rsidRPr="00B47884">
              <w:t>1,9</w:t>
            </w:r>
          </w:p>
        </w:tc>
        <w:tc>
          <w:tcPr>
            <w:tcW w:w="850" w:type="dxa"/>
            <w:noWrap/>
            <w:hideMark/>
          </w:tcPr>
          <w:p w14:paraId="24502D89" w14:textId="77777777" w:rsidR="00F204DB" w:rsidRPr="00B47884" w:rsidRDefault="00F204DB" w:rsidP="00F204DB">
            <w:r w:rsidRPr="00B47884">
              <w:t>2,1</w:t>
            </w:r>
          </w:p>
        </w:tc>
        <w:tc>
          <w:tcPr>
            <w:tcW w:w="1276" w:type="dxa"/>
            <w:noWrap/>
            <w:hideMark/>
          </w:tcPr>
          <w:p w14:paraId="32EFB6DD" w14:textId="77777777" w:rsidR="00F204DB" w:rsidRPr="00B47884" w:rsidRDefault="00F204DB" w:rsidP="00F204DB">
            <w:r w:rsidRPr="00B47884">
              <w:t>0,43</w:t>
            </w:r>
          </w:p>
        </w:tc>
        <w:tc>
          <w:tcPr>
            <w:tcW w:w="850" w:type="dxa"/>
            <w:noWrap/>
            <w:hideMark/>
          </w:tcPr>
          <w:p w14:paraId="31470AD0" w14:textId="77777777" w:rsidR="00F204DB" w:rsidRPr="00B47884" w:rsidRDefault="00F204DB" w:rsidP="00F204DB">
            <w:r w:rsidRPr="00B47884">
              <w:t>1,0</w:t>
            </w:r>
          </w:p>
        </w:tc>
        <w:tc>
          <w:tcPr>
            <w:tcW w:w="851" w:type="dxa"/>
            <w:noWrap/>
            <w:hideMark/>
          </w:tcPr>
          <w:p w14:paraId="0D768ED4" w14:textId="77777777" w:rsidR="00F204DB" w:rsidRPr="00B47884" w:rsidRDefault="00F204DB" w:rsidP="00F204DB">
            <w:r w:rsidRPr="00B47884">
              <w:t>1,0</w:t>
            </w:r>
          </w:p>
        </w:tc>
        <w:tc>
          <w:tcPr>
            <w:tcW w:w="1276" w:type="dxa"/>
            <w:noWrap/>
            <w:hideMark/>
          </w:tcPr>
          <w:p w14:paraId="18521683" w14:textId="77777777" w:rsidR="00F204DB" w:rsidRPr="00B47884" w:rsidRDefault="00F204DB" w:rsidP="00F204DB">
            <w:r w:rsidRPr="00B47884">
              <w:t>0,76</w:t>
            </w:r>
          </w:p>
        </w:tc>
        <w:tc>
          <w:tcPr>
            <w:tcW w:w="850" w:type="dxa"/>
            <w:noWrap/>
            <w:hideMark/>
          </w:tcPr>
          <w:p w14:paraId="20365B9C" w14:textId="77777777" w:rsidR="00F204DB" w:rsidRPr="00B47884" w:rsidRDefault="00F204DB" w:rsidP="00F204DB">
            <w:r w:rsidRPr="00B47884">
              <w:t>0,9</w:t>
            </w:r>
          </w:p>
        </w:tc>
        <w:tc>
          <w:tcPr>
            <w:tcW w:w="992" w:type="dxa"/>
            <w:noWrap/>
            <w:hideMark/>
          </w:tcPr>
          <w:p w14:paraId="6065361A" w14:textId="77777777" w:rsidR="00F204DB" w:rsidRPr="00B47884" w:rsidRDefault="00F204DB" w:rsidP="00F204DB">
            <w:r w:rsidRPr="00B47884">
              <w:t>0,9</w:t>
            </w:r>
          </w:p>
        </w:tc>
      </w:tr>
      <w:tr w:rsidR="00F204DB" w:rsidRPr="00B47884" w14:paraId="0974F622" w14:textId="77777777" w:rsidTr="00A80A32">
        <w:trPr>
          <w:trHeight w:val="211"/>
        </w:trPr>
        <w:tc>
          <w:tcPr>
            <w:tcW w:w="1271" w:type="dxa"/>
            <w:noWrap/>
            <w:hideMark/>
          </w:tcPr>
          <w:p w14:paraId="2320DA0D" w14:textId="77777777" w:rsidR="00F204DB" w:rsidRPr="00B47884" w:rsidRDefault="00F204DB" w:rsidP="00F204DB">
            <w:r w:rsidRPr="00B47884">
              <w:t>0,11</w:t>
            </w:r>
          </w:p>
        </w:tc>
        <w:tc>
          <w:tcPr>
            <w:tcW w:w="851" w:type="dxa"/>
            <w:noWrap/>
            <w:hideMark/>
          </w:tcPr>
          <w:p w14:paraId="3E59DEA5" w14:textId="77777777" w:rsidR="00F204DB" w:rsidRPr="00B47884" w:rsidRDefault="00F204DB" w:rsidP="00F204DB">
            <w:r w:rsidRPr="00B47884">
              <w:t>1,8</w:t>
            </w:r>
          </w:p>
        </w:tc>
        <w:tc>
          <w:tcPr>
            <w:tcW w:w="850" w:type="dxa"/>
            <w:noWrap/>
            <w:hideMark/>
          </w:tcPr>
          <w:p w14:paraId="18BF2314" w14:textId="77777777" w:rsidR="00F204DB" w:rsidRPr="00B47884" w:rsidRDefault="00F204DB" w:rsidP="00F204DB">
            <w:r w:rsidRPr="00B47884">
              <w:t>1,9</w:t>
            </w:r>
          </w:p>
        </w:tc>
        <w:tc>
          <w:tcPr>
            <w:tcW w:w="1276" w:type="dxa"/>
            <w:noWrap/>
            <w:hideMark/>
          </w:tcPr>
          <w:p w14:paraId="77B18683" w14:textId="77777777" w:rsidR="00F204DB" w:rsidRPr="00B47884" w:rsidRDefault="00F204DB" w:rsidP="00F204DB">
            <w:r w:rsidRPr="00B47884">
              <w:t>0,44</w:t>
            </w:r>
          </w:p>
        </w:tc>
        <w:tc>
          <w:tcPr>
            <w:tcW w:w="850" w:type="dxa"/>
            <w:noWrap/>
            <w:hideMark/>
          </w:tcPr>
          <w:p w14:paraId="70823E08" w14:textId="77777777" w:rsidR="00F204DB" w:rsidRPr="00B47884" w:rsidRDefault="00F204DB" w:rsidP="00F204DB">
            <w:r w:rsidRPr="00B47884">
              <w:t>1,0</w:t>
            </w:r>
          </w:p>
        </w:tc>
        <w:tc>
          <w:tcPr>
            <w:tcW w:w="851" w:type="dxa"/>
            <w:noWrap/>
            <w:hideMark/>
          </w:tcPr>
          <w:p w14:paraId="4F92AF38" w14:textId="77777777" w:rsidR="00F204DB" w:rsidRPr="00B47884" w:rsidRDefault="00F204DB" w:rsidP="00F204DB">
            <w:r w:rsidRPr="00B47884">
              <w:t>1,0</w:t>
            </w:r>
          </w:p>
        </w:tc>
        <w:tc>
          <w:tcPr>
            <w:tcW w:w="1276" w:type="dxa"/>
            <w:noWrap/>
            <w:hideMark/>
          </w:tcPr>
          <w:p w14:paraId="4958C9FD" w14:textId="77777777" w:rsidR="00F204DB" w:rsidRPr="00B47884" w:rsidRDefault="00F204DB" w:rsidP="00F204DB">
            <w:r w:rsidRPr="00B47884">
              <w:t>0,77</w:t>
            </w:r>
          </w:p>
        </w:tc>
        <w:tc>
          <w:tcPr>
            <w:tcW w:w="850" w:type="dxa"/>
            <w:noWrap/>
            <w:hideMark/>
          </w:tcPr>
          <w:p w14:paraId="6E49D629" w14:textId="77777777" w:rsidR="00F204DB" w:rsidRPr="00B47884" w:rsidRDefault="00F204DB" w:rsidP="00F204DB">
            <w:r w:rsidRPr="00B47884">
              <w:t>0,9</w:t>
            </w:r>
          </w:p>
        </w:tc>
        <w:tc>
          <w:tcPr>
            <w:tcW w:w="992" w:type="dxa"/>
            <w:noWrap/>
            <w:hideMark/>
          </w:tcPr>
          <w:p w14:paraId="21A9C846" w14:textId="77777777" w:rsidR="00F204DB" w:rsidRPr="00B47884" w:rsidRDefault="00F204DB" w:rsidP="00F204DB">
            <w:r w:rsidRPr="00B47884">
              <w:t>0,9</w:t>
            </w:r>
          </w:p>
        </w:tc>
      </w:tr>
      <w:tr w:rsidR="00F204DB" w:rsidRPr="00B47884" w14:paraId="49D4554B" w14:textId="77777777" w:rsidTr="00A80A32">
        <w:trPr>
          <w:trHeight w:val="211"/>
        </w:trPr>
        <w:tc>
          <w:tcPr>
            <w:tcW w:w="1271" w:type="dxa"/>
            <w:noWrap/>
            <w:hideMark/>
          </w:tcPr>
          <w:p w14:paraId="67131B84" w14:textId="77777777" w:rsidR="00F204DB" w:rsidRPr="00B47884" w:rsidRDefault="00F204DB" w:rsidP="00F204DB">
            <w:r w:rsidRPr="00B47884">
              <w:t>0,12</w:t>
            </w:r>
          </w:p>
        </w:tc>
        <w:tc>
          <w:tcPr>
            <w:tcW w:w="851" w:type="dxa"/>
            <w:noWrap/>
            <w:hideMark/>
          </w:tcPr>
          <w:p w14:paraId="63137463" w14:textId="77777777" w:rsidR="00F204DB" w:rsidRPr="00B47884" w:rsidRDefault="00F204DB" w:rsidP="00F204DB">
            <w:r w:rsidRPr="00B47884">
              <w:t>1,8</w:t>
            </w:r>
          </w:p>
        </w:tc>
        <w:tc>
          <w:tcPr>
            <w:tcW w:w="850" w:type="dxa"/>
            <w:noWrap/>
            <w:hideMark/>
          </w:tcPr>
          <w:p w14:paraId="7C64E735" w14:textId="77777777" w:rsidR="00F204DB" w:rsidRPr="00B47884" w:rsidRDefault="00F204DB" w:rsidP="00F204DB">
            <w:r w:rsidRPr="00B47884">
              <w:t>1,8</w:t>
            </w:r>
          </w:p>
        </w:tc>
        <w:tc>
          <w:tcPr>
            <w:tcW w:w="1276" w:type="dxa"/>
            <w:noWrap/>
            <w:hideMark/>
          </w:tcPr>
          <w:p w14:paraId="4606D603" w14:textId="77777777" w:rsidR="00F204DB" w:rsidRPr="00B47884" w:rsidRDefault="00F204DB" w:rsidP="00F204DB">
            <w:r w:rsidRPr="00B47884">
              <w:t>0,45</w:t>
            </w:r>
          </w:p>
        </w:tc>
        <w:tc>
          <w:tcPr>
            <w:tcW w:w="850" w:type="dxa"/>
            <w:noWrap/>
            <w:hideMark/>
          </w:tcPr>
          <w:p w14:paraId="0F4D1160" w14:textId="77777777" w:rsidR="00F204DB" w:rsidRPr="00B47884" w:rsidRDefault="00F204DB" w:rsidP="00F204DB">
            <w:r w:rsidRPr="00B47884">
              <w:t>1,0</w:t>
            </w:r>
          </w:p>
        </w:tc>
        <w:tc>
          <w:tcPr>
            <w:tcW w:w="851" w:type="dxa"/>
            <w:noWrap/>
            <w:hideMark/>
          </w:tcPr>
          <w:p w14:paraId="1AA05303" w14:textId="77777777" w:rsidR="00F204DB" w:rsidRPr="00B47884" w:rsidRDefault="00F204DB" w:rsidP="00F204DB">
            <w:r w:rsidRPr="00B47884">
              <w:t>1,0</w:t>
            </w:r>
          </w:p>
        </w:tc>
        <w:tc>
          <w:tcPr>
            <w:tcW w:w="1276" w:type="dxa"/>
            <w:noWrap/>
            <w:hideMark/>
          </w:tcPr>
          <w:p w14:paraId="139D6A57" w14:textId="77777777" w:rsidR="00F204DB" w:rsidRPr="00B47884" w:rsidRDefault="00F204DB" w:rsidP="00F204DB">
            <w:r w:rsidRPr="00B47884">
              <w:t>0,78</w:t>
            </w:r>
          </w:p>
        </w:tc>
        <w:tc>
          <w:tcPr>
            <w:tcW w:w="850" w:type="dxa"/>
            <w:noWrap/>
            <w:hideMark/>
          </w:tcPr>
          <w:p w14:paraId="190553B0" w14:textId="77777777" w:rsidR="00F204DB" w:rsidRPr="00B47884" w:rsidRDefault="00F204DB" w:rsidP="00F204DB">
            <w:r w:rsidRPr="00B47884">
              <w:t>1,0</w:t>
            </w:r>
          </w:p>
        </w:tc>
        <w:tc>
          <w:tcPr>
            <w:tcW w:w="992" w:type="dxa"/>
            <w:noWrap/>
            <w:hideMark/>
          </w:tcPr>
          <w:p w14:paraId="7C6856BC" w14:textId="77777777" w:rsidR="00F204DB" w:rsidRPr="00B47884" w:rsidRDefault="00F204DB" w:rsidP="00F204DB">
            <w:r w:rsidRPr="00B47884">
              <w:t>0,9</w:t>
            </w:r>
          </w:p>
        </w:tc>
      </w:tr>
      <w:tr w:rsidR="00F204DB" w:rsidRPr="00B47884" w14:paraId="42366E72" w14:textId="77777777" w:rsidTr="00A80A32">
        <w:trPr>
          <w:trHeight w:val="211"/>
        </w:trPr>
        <w:tc>
          <w:tcPr>
            <w:tcW w:w="1271" w:type="dxa"/>
            <w:noWrap/>
            <w:hideMark/>
          </w:tcPr>
          <w:p w14:paraId="71D906C5" w14:textId="77777777" w:rsidR="00F204DB" w:rsidRPr="00B47884" w:rsidRDefault="00F204DB" w:rsidP="00F204DB">
            <w:r w:rsidRPr="00B47884">
              <w:t>0,13</w:t>
            </w:r>
          </w:p>
        </w:tc>
        <w:tc>
          <w:tcPr>
            <w:tcW w:w="851" w:type="dxa"/>
            <w:noWrap/>
            <w:hideMark/>
          </w:tcPr>
          <w:p w14:paraId="2DE59C51" w14:textId="77777777" w:rsidR="00F204DB" w:rsidRPr="00B47884" w:rsidRDefault="00F204DB" w:rsidP="00F204DB">
            <w:r w:rsidRPr="00B47884">
              <w:t>1,7</w:t>
            </w:r>
          </w:p>
        </w:tc>
        <w:tc>
          <w:tcPr>
            <w:tcW w:w="850" w:type="dxa"/>
            <w:noWrap/>
            <w:hideMark/>
          </w:tcPr>
          <w:p w14:paraId="5CAAA6DE" w14:textId="77777777" w:rsidR="00F204DB" w:rsidRPr="00B47884" w:rsidRDefault="00F204DB" w:rsidP="00F204DB">
            <w:r w:rsidRPr="00B47884">
              <w:t>1,8</w:t>
            </w:r>
          </w:p>
        </w:tc>
        <w:tc>
          <w:tcPr>
            <w:tcW w:w="1276" w:type="dxa"/>
            <w:noWrap/>
            <w:hideMark/>
          </w:tcPr>
          <w:p w14:paraId="19D06B84" w14:textId="77777777" w:rsidR="00F204DB" w:rsidRPr="00B47884" w:rsidRDefault="00F204DB" w:rsidP="00F204DB">
            <w:r w:rsidRPr="00B47884">
              <w:t>0,46</w:t>
            </w:r>
          </w:p>
        </w:tc>
        <w:tc>
          <w:tcPr>
            <w:tcW w:w="850" w:type="dxa"/>
            <w:noWrap/>
            <w:hideMark/>
          </w:tcPr>
          <w:p w14:paraId="6BB96AC3" w14:textId="77777777" w:rsidR="00F204DB" w:rsidRPr="00B47884" w:rsidRDefault="00F204DB" w:rsidP="00F204DB">
            <w:r w:rsidRPr="00B47884">
              <w:t>1,0</w:t>
            </w:r>
          </w:p>
        </w:tc>
        <w:tc>
          <w:tcPr>
            <w:tcW w:w="851" w:type="dxa"/>
            <w:noWrap/>
            <w:hideMark/>
          </w:tcPr>
          <w:p w14:paraId="4341A371" w14:textId="77777777" w:rsidR="00F204DB" w:rsidRPr="00B47884" w:rsidRDefault="00F204DB" w:rsidP="00F204DB">
            <w:r w:rsidRPr="00B47884">
              <w:t>1,0</w:t>
            </w:r>
          </w:p>
        </w:tc>
        <w:tc>
          <w:tcPr>
            <w:tcW w:w="1276" w:type="dxa"/>
            <w:noWrap/>
            <w:hideMark/>
          </w:tcPr>
          <w:p w14:paraId="4827EF68" w14:textId="77777777" w:rsidR="00F204DB" w:rsidRPr="00B47884" w:rsidRDefault="00F204DB" w:rsidP="00F204DB">
            <w:r w:rsidRPr="00B47884">
              <w:t>0,79</w:t>
            </w:r>
          </w:p>
        </w:tc>
        <w:tc>
          <w:tcPr>
            <w:tcW w:w="850" w:type="dxa"/>
            <w:noWrap/>
            <w:hideMark/>
          </w:tcPr>
          <w:p w14:paraId="3F183BF4" w14:textId="77777777" w:rsidR="00F204DB" w:rsidRPr="00B47884" w:rsidRDefault="00F204DB" w:rsidP="00F204DB">
            <w:r w:rsidRPr="00B47884">
              <w:t>1,0</w:t>
            </w:r>
          </w:p>
        </w:tc>
        <w:tc>
          <w:tcPr>
            <w:tcW w:w="992" w:type="dxa"/>
            <w:noWrap/>
            <w:hideMark/>
          </w:tcPr>
          <w:p w14:paraId="1FC0CAF2" w14:textId="77777777" w:rsidR="00F204DB" w:rsidRPr="00B47884" w:rsidRDefault="00F204DB" w:rsidP="00F204DB">
            <w:r w:rsidRPr="00B47884">
              <w:t>0,9</w:t>
            </w:r>
          </w:p>
        </w:tc>
      </w:tr>
      <w:tr w:rsidR="00F204DB" w:rsidRPr="00B47884" w14:paraId="32849394" w14:textId="77777777" w:rsidTr="00A80A32">
        <w:trPr>
          <w:trHeight w:val="211"/>
        </w:trPr>
        <w:tc>
          <w:tcPr>
            <w:tcW w:w="1271" w:type="dxa"/>
            <w:noWrap/>
            <w:hideMark/>
          </w:tcPr>
          <w:p w14:paraId="3D37DEA9" w14:textId="77777777" w:rsidR="00F204DB" w:rsidRPr="00B47884" w:rsidRDefault="00F204DB" w:rsidP="00F204DB">
            <w:r w:rsidRPr="00B47884">
              <w:t>0,14</w:t>
            </w:r>
          </w:p>
        </w:tc>
        <w:tc>
          <w:tcPr>
            <w:tcW w:w="851" w:type="dxa"/>
            <w:noWrap/>
            <w:hideMark/>
          </w:tcPr>
          <w:p w14:paraId="2365CBAB" w14:textId="77777777" w:rsidR="00F204DB" w:rsidRPr="00B47884" w:rsidRDefault="00F204DB" w:rsidP="00F204DB">
            <w:r w:rsidRPr="00B47884">
              <w:t>1,7</w:t>
            </w:r>
          </w:p>
        </w:tc>
        <w:tc>
          <w:tcPr>
            <w:tcW w:w="850" w:type="dxa"/>
            <w:noWrap/>
            <w:hideMark/>
          </w:tcPr>
          <w:p w14:paraId="13432389" w14:textId="77777777" w:rsidR="00F204DB" w:rsidRPr="00B47884" w:rsidRDefault="00F204DB" w:rsidP="00F204DB">
            <w:r w:rsidRPr="00B47884">
              <w:t>1,6</w:t>
            </w:r>
          </w:p>
        </w:tc>
        <w:tc>
          <w:tcPr>
            <w:tcW w:w="1276" w:type="dxa"/>
            <w:noWrap/>
            <w:hideMark/>
          </w:tcPr>
          <w:p w14:paraId="11B6EC08" w14:textId="77777777" w:rsidR="00F204DB" w:rsidRPr="00B47884" w:rsidRDefault="00F204DB" w:rsidP="00F204DB">
            <w:r w:rsidRPr="00B47884">
              <w:t>0,47</w:t>
            </w:r>
          </w:p>
        </w:tc>
        <w:tc>
          <w:tcPr>
            <w:tcW w:w="850" w:type="dxa"/>
            <w:noWrap/>
            <w:hideMark/>
          </w:tcPr>
          <w:p w14:paraId="3189974B" w14:textId="77777777" w:rsidR="00F204DB" w:rsidRPr="00B47884" w:rsidRDefault="00F204DB" w:rsidP="00F204DB">
            <w:r w:rsidRPr="00B47884">
              <w:t>1,0</w:t>
            </w:r>
          </w:p>
        </w:tc>
        <w:tc>
          <w:tcPr>
            <w:tcW w:w="851" w:type="dxa"/>
            <w:noWrap/>
            <w:hideMark/>
          </w:tcPr>
          <w:p w14:paraId="067DEE6B" w14:textId="77777777" w:rsidR="00F204DB" w:rsidRPr="00B47884" w:rsidRDefault="00F204DB" w:rsidP="00F204DB">
            <w:r w:rsidRPr="00B47884">
              <w:t>1,0</w:t>
            </w:r>
          </w:p>
        </w:tc>
        <w:tc>
          <w:tcPr>
            <w:tcW w:w="1276" w:type="dxa"/>
            <w:noWrap/>
            <w:hideMark/>
          </w:tcPr>
          <w:p w14:paraId="28302E01" w14:textId="77777777" w:rsidR="00F204DB" w:rsidRPr="00B47884" w:rsidRDefault="00F204DB" w:rsidP="00F204DB">
            <w:r w:rsidRPr="00B47884">
              <w:t>0,80</w:t>
            </w:r>
          </w:p>
        </w:tc>
        <w:tc>
          <w:tcPr>
            <w:tcW w:w="850" w:type="dxa"/>
            <w:noWrap/>
            <w:hideMark/>
          </w:tcPr>
          <w:p w14:paraId="5B619981" w14:textId="77777777" w:rsidR="00F204DB" w:rsidRPr="00B47884" w:rsidRDefault="00F204DB" w:rsidP="00F204DB">
            <w:r w:rsidRPr="00B47884">
              <w:t>1,0</w:t>
            </w:r>
          </w:p>
        </w:tc>
        <w:tc>
          <w:tcPr>
            <w:tcW w:w="992" w:type="dxa"/>
            <w:noWrap/>
            <w:hideMark/>
          </w:tcPr>
          <w:p w14:paraId="4A4ACC18" w14:textId="77777777" w:rsidR="00F204DB" w:rsidRPr="00B47884" w:rsidRDefault="00F204DB" w:rsidP="00F204DB">
            <w:r w:rsidRPr="00B47884">
              <w:t>0,9</w:t>
            </w:r>
          </w:p>
        </w:tc>
      </w:tr>
      <w:tr w:rsidR="00F204DB" w:rsidRPr="00B47884" w14:paraId="20192916" w14:textId="77777777" w:rsidTr="00A80A32">
        <w:trPr>
          <w:trHeight w:val="211"/>
        </w:trPr>
        <w:tc>
          <w:tcPr>
            <w:tcW w:w="1271" w:type="dxa"/>
            <w:noWrap/>
            <w:hideMark/>
          </w:tcPr>
          <w:p w14:paraId="231E6CF5" w14:textId="77777777" w:rsidR="00F204DB" w:rsidRPr="00B47884" w:rsidRDefault="00F204DB" w:rsidP="00F204DB">
            <w:r w:rsidRPr="00B47884">
              <w:t>0,15</w:t>
            </w:r>
          </w:p>
        </w:tc>
        <w:tc>
          <w:tcPr>
            <w:tcW w:w="851" w:type="dxa"/>
            <w:noWrap/>
            <w:hideMark/>
          </w:tcPr>
          <w:p w14:paraId="6146C4D3" w14:textId="77777777" w:rsidR="00F204DB" w:rsidRPr="00B47884" w:rsidRDefault="00F204DB" w:rsidP="00F204DB">
            <w:r w:rsidRPr="00B47884">
              <w:t>1,6</w:t>
            </w:r>
          </w:p>
        </w:tc>
        <w:tc>
          <w:tcPr>
            <w:tcW w:w="850" w:type="dxa"/>
            <w:noWrap/>
            <w:hideMark/>
          </w:tcPr>
          <w:p w14:paraId="72F9B9FA" w14:textId="77777777" w:rsidR="00F204DB" w:rsidRPr="00B47884" w:rsidRDefault="00F204DB" w:rsidP="00F204DB">
            <w:r w:rsidRPr="00B47884">
              <w:t>1,6</w:t>
            </w:r>
          </w:p>
        </w:tc>
        <w:tc>
          <w:tcPr>
            <w:tcW w:w="1276" w:type="dxa"/>
            <w:noWrap/>
            <w:hideMark/>
          </w:tcPr>
          <w:p w14:paraId="7160982A" w14:textId="77777777" w:rsidR="00F204DB" w:rsidRPr="00B47884" w:rsidRDefault="00F204DB" w:rsidP="00F204DB">
            <w:r w:rsidRPr="00B47884">
              <w:t>0,48</w:t>
            </w:r>
          </w:p>
        </w:tc>
        <w:tc>
          <w:tcPr>
            <w:tcW w:w="850" w:type="dxa"/>
            <w:noWrap/>
            <w:hideMark/>
          </w:tcPr>
          <w:p w14:paraId="21BA7646" w14:textId="77777777" w:rsidR="00F204DB" w:rsidRPr="00B47884" w:rsidRDefault="00F204DB" w:rsidP="00F204DB">
            <w:r w:rsidRPr="00B47884">
              <w:t>1,0</w:t>
            </w:r>
          </w:p>
        </w:tc>
        <w:tc>
          <w:tcPr>
            <w:tcW w:w="851" w:type="dxa"/>
            <w:noWrap/>
            <w:hideMark/>
          </w:tcPr>
          <w:p w14:paraId="09582E61" w14:textId="77777777" w:rsidR="00F204DB" w:rsidRPr="00B47884" w:rsidRDefault="00F204DB" w:rsidP="00F204DB">
            <w:r w:rsidRPr="00B47884">
              <w:t>1,0</w:t>
            </w:r>
          </w:p>
        </w:tc>
        <w:tc>
          <w:tcPr>
            <w:tcW w:w="1276" w:type="dxa"/>
            <w:noWrap/>
            <w:hideMark/>
          </w:tcPr>
          <w:p w14:paraId="16F7F5A4" w14:textId="77777777" w:rsidR="00F204DB" w:rsidRPr="00B47884" w:rsidRDefault="00F204DB" w:rsidP="00F204DB">
            <w:r w:rsidRPr="00B47884">
              <w:t>0,81</w:t>
            </w:r>
          </w:p>
        </w:tc>
        <w:tc>
          <w:tcPr>
            <w:tcW w:w="850" w:type="dxa"/>
            <w:noWrap/>
            <w:hideMark/>
          </w:tcPr>
          <w:p w14:paraId="4197431C" w14:textId="77777777" w:rsidR="00F204DB" w:rsidRPr="00B47884" w:rsidRDefault="00F204DB" w:rsidP="00F204DB">
            <w:r w:rsidRPr="00B47884">
              <w:t>1,0</w:t>
            </w:r>
          </w:p>
        </w:tc>
        <w:tc>
          <w:tcPr>
            <w:tcW w:w="992" w:type="dxa"/>
            <w:noWrap/>
            <w:hideMark/>
          </w:tcPr>
          <w:p w14:paraId="62F65B4B" w14:textId="77777777" w:rsidR="00F204DB" w:rsidRPr="00B47884" w:rsidRDefault="00F204DB" w:rsidP="00F204DB">
            <w:r w:rsidRPr="00B47884">
              <w:t>0,9</w:t>
            </w:r>
          </w:p>
        </w:tc>
      </w:tr>
      <w:tr w:rsidR="00F204DB" w:rsidRPr="00B47884" w14:paraId="2CC0D1C3" w14:textId="77777777" w:rsidTr="00A80A32">
        <w:trPr>
          <w:trHeight w:val="211"/>
        </w:trPr>
        <w:tc>
          <w:tcPr>
            <w:tcW w:w="1271" w:type="dxa"/>
            <w:noWrap/>
            <w:hideMark/>
          </w:tcPr>
          <w:p w14:paraId="0049E67F" w14:textId="77777777" w:rsidR="00F204DB" w:rsidRPr="00B47884" w:rsidRDefault="00F204DB" w:rsidP="00F204DB">
            <w:r w:rsidRPr="00B47884">
              <w:t>0,16</w:t>
            </w:r>
          </w:p>
        </w:tc>
        <w:tc>
          <w:tcPr>
            <w:tcW w:w="851" w:type="dxa"/>
            <w:noWrap/>
            <w:hideMark/>
          </w:tcPr>
          <w:p w14:paraId="2E1C3DC6" w14:textId="77777777" w:rsidR="00F204DB" w:rsidRPr="00B47884" w:rsidRDefault="00F204DB" w:rsidP="00F204DB">
            <w:r w:rsidRPr="00B47884">
              <w:t>1,6</w:t>
            </w:r>
          </w:p>
        </w:tc>
        <w:tc>
          <w:tcPr>
            <w:tcW w:w="850" w:type="dxa"/>
            <w:noWrap/>
            <w:hideMark/>
          </w:tcPr>
          <w:p w14:paraId="0C7AB225" w14:textId="77777777" w:rsidR="00F204DB" w:rsidRPr="00B47884" w:rsidRDefault="00F204DB" w:rsidP="00F204DB">
            <w:r w:rsidRPr="00B47884">
              <w:t>1,5</w:t>
            </w:r>
          </w:p>
        </w:tc>
        <w:tc>
          <w:tcPr>
            <w:tcW w:w="1276" w:type="dxa"/>
            <w:noWrap/>
            <w:hideMark/>
          </w:tcPr>
          <w:p w14:paraId="5A10F5CE" w14:textId="77777777" w:rsidR="00F204DB" w:rsidRPr="00B47884" w:rsidRDefault="00F204DB" w:rsidP="00F204DB">
            <w:r w:rsidRPr="00B47884">
              <w:t>0,49</w:t>
            </w:r>
          </w:p>
        </w:tc>
        <w:tc>
          <w:tcPr>
            <w:tcW w:w="850" w:type="dxa"/>
            <w:noWrap/>
            <w:hideMark/>
          </w:tcPr>
          <w:p w14:paraId="57B2BACC" w14:textId="77777777" w:rsidR="00F204DB" w:rsidRPr="00B47884" w:rsidRDefault="00F204DB" w:rsidP="00F204DB">
            <w:r w:rsidRPr="00B47884">
              <w:t>1,0</w:t>
            </w:r>
          </w:p>
        </w:tc>
        <w:tc>
          <w:tcPr>
            <w:tcW w:w="851" w:type="dxa"/>
            <w:noWrap/>
            <w:hideMark/>
          </w:tcPr>
          <w:p w14:paraId="7EB51193" w14:textId="77777777" w:rsidR="00F204DB" w:rsidRPr="00B47884" w:rsidRDefault="00F204DB" w:rsidP="00F204DB">
            <w:r w:rsidRPr="00B47884">
              <w:t>1,0</w:t>
            </w:r>
          </w:p>
        </w:tc>
        <w:tc>
          <w:tcPr>
            <w:tcW w:w="1276" w:type="dxa"/>
            <w:noWrap/>
            <w:hideMark/>
          </w:tcPr>
          <w:p w14:paraId="03704312" w14:textId="77777777" w:rsidR="00F204DB" w:rsidRPr="00B47884" w:rsidRDefault="00F204DB" w:rsidP="00F204DB">
            <w:r w:rsidRPr="00B47884">
              <w:t>0,82</w:t>
            </w:r>
          </w:p>
        </w:tc>
        <w:tc>
          <w:tcPr>
            <w:tcW w:w="850" w:type="dxa"/>
            <w:noWrap/>
            <w:hideMark/>
          </w:tcPr>
          <w:p w14:paraId="04C9B706" w14:textId="77777777" w:rsidR="00F204DB" w:rsidRPr="00B47884" w:rsidRDefault="00F204DB" w:rsidP="00F204DB">
            <w:r w:rsidRPr="00B47884">
              <w:t>1,0</w:t>
            </w:r>
          </w:p>
        </w:tc>
        <w:tc>
          <w:tcPr>
            <w:tcW w:w="992" w:type="dxa"/>
            <w:noWrap/>
            <w:hideMark/>
          </w:tcPr>
          <w:p w14:paraId="497F1E79" w14:textId="77777777" w:rsidR="00F204DB" w:rsidRPr="00B47884" w:rsidRDefault="00F204DB" w:rsidP="00F204DB">
            <w:r w:rsidRPr="00B47884">
              <w:t>0,9</w:t>
            </w:r>
          </w:p>
        </w:tc>
      </w:tr>
      <w:tr w:rsidR="00F204DB" w:rsidRPr="00B47884" w14:paraId="3FF8A87D" w14:textId="77777777" w:rsidTr="00A80A32">
        <w:trPr>
          <w:trHeight w:val="211"/>
        </w:trPr>
        <w:tc>
          <w:tcPr>
            <w:tcW w:w="1271" w:type="dxa"/>
            <w:noWrap/>
            <w:hideMark/>
          </w:tcPr>
          <w:p w14:paraId="7C3BFC74" w14:textId="77777777" w:rsidR="00F204DB" w:rsidRPr="00B47884" w:rsidRDefault="00F204DB" w:rsidP="00F204DB">
            <w:r w:rsidRPr="00B47884">
              <w:t>0,17</w:t>
            </w:r>
          </w:p>
        </w:tc>
        <w:tc>
          <w:tcPr>
            <w:tcW w:w="851" w:type="dxa"/>
            <w:noWrap/>
            <w:hideMark/>
          </w:tcPr>
          <w:p w14:paraId="2450ED72" w14:textId="77777777" w:rsidR="00F204DB" w:rsidRPr="00B47884" w:rsidRDefault="00F204DB" w:rsidP="00F204DB">
            <w:r w:rsidRPr="00B47884">
              <w:t>1,5</w:t>
            </w:r>
          </w:p>
        </w:tc>
        <w:tc>
          <w:tcPr>
            <w:tcW w:w="850" w:type="dxa"/>
            <w:noWrap/>
            <w:hideMark/>
          </w:tcPr>
          <w:p w14:paraId="4FB1F944" w14:textId="77777777" w:rsidR="00F204DB" w:rsidRPr="00B47884" w:rsidRDefault="00F204DB" w:rsidP="00F204DB">
            <w:r w:rsidRPr="00B47884">
              <w:t>1,5</w:t>
            </w:r>
          </w:p>
        </w:tc>
        <w:tc>
          <w:tcPr>
            <w:tcW w:w="1276" w:type="dxa"/>
            <w:noWrap/>
            <w:hideMark/>
          </w:tcPr>
          <w:p w14:paraId="79B49126" w14:textId="77777777" w:rsidR="00F204DB" w:rsidRPr="00B47884" w:rsidRDefault="00F204DB" w:rsidP="00F204DB">
            <w:r w:rsidRPr="00B47884">
              <w:t>0,50</w:t>
            </w:r>
          </w:p>
        </w:tc>
        <w:tc>
          <w:tcPr>
            <w:tcW w:w="850" w:type="dxa"/>
            <w:noWrap/>
            <w:hideMark/>
          </w:tcPr>
          <w:p w14:paraId="1F314AC7" w14:textId="77777777" w:rsidR="00F204DB" w:rsidRPr="00B47884" w:rsidRDefault="00F204DB" w:rsidP="00F204DB">
            <w:r w:rsidRPr="00B47884">
              <w:t>1,0</w:t>
            </w:r>
          </w:p>
        </w:tc>
        <w:tc>
          <w:tcPr>
            <w:tcW w:w="851" w:type="dxa"/>
            <w:noWrap/>
            <w:hideMark/>
          </w:tcPr>
          <w:p w14:paraId="410E8464" w14:textId="77777777" w:rsidR="00F204DB" w:rsidRPr="00B47884" w:rsidRDefault="00F204DB" w:rsidP="00F204DB">
            <w:r w:rsidRPr="00B47884">
              <w:t>0,9</w:t>
            </w:r>
          </w:p>
        </w:tc>
        <w:tc>
          <w:tcPr>
            <w:tcW w:w="1276" w:type="dxa"/>
            <w:noWrap/>
            <w:hideMark/>
          </w:tcPr>
          <w:p w14:paraId="64F9D0D5" w14:textId="77777777" w:rsidR="00F204DB" w:rsidRPr="00B47884" w:rsidRDefault="00F204DB" w:rsidP="00F204DB">
            <w:r w:rsidRPr="00B47884">
              <w:t>0,83</w:t>
            </w:r>
          </w:p>
        </w:tc>
        <w:tc>
          <w:tcPr>
            <w:tcW w:w="850" w:type="dxa"/>
            <w:noWrap/>
            <w:hideMark/>
          </w:tcPr>
          <w:p w14:paraId="5ECD79C8" w14:textId="77777777" w:rsidR="00F204DB" w:rsidRPr="00B47884" w:rsidRDefault="00F204DB" w:rsidP="00F204DB">
            <w:r w:rsidRPr="00B47884">
              <w:t>1,0</w:t>
            </w:r>
          </w:p>
        </w:tc>
        <w:tc>
          <w:tcPr>
            <w:tcW w:w="992" w:type="dxa"/>
            <w:noWrap/>
            <w:hideMark/>
          </w:tcPr>
          <w:p w14:paraId="0BC5D7E8" w14:textId="77777777" w:rsidR="00F204DB" w:rsidRPr="00B47884" w:rsidRDefault="00F204DB" w:rsidP="00F204DB">
            <w:r w:rsidRPr="00B47884">
              <w:t>0,9</w:t>
            </w:r>
          </w:p>
        </w:tc>
      </w:tr>
      <w:tr w:rsidR="00F204DB" w:rsidRPr="00B47884" w14:paraId="46407631" w14:textId="77777777" w:rsidTr="00A80A32">
        <w:trPr>
          <w:trHeight w:val="211"/>
        </w:trPr>
        <w:tc>
          <w:tcPr>
            <w:tcW w:w="1271" w:type="dxa"/>
            <w:noWrap/>
            <w:hideMark/>
          </w:tcPr>
          <w:p w14:paraId="416488A5" w14:textId="77777777" w:rsidR="00F204DB" w:rsidRPr="00B47884" w:rsidRDefault="00F204DB" w:rsidP="00F204DB">
            <w:r w:rsidRPr="00B47884">
              <w:t>0,18</w:t>
            </w:r>
          </w:p>
        </w:tc>
        <w:tc>
          <w:tcPr>
            <w:tcW w:w="851" w:type="dxa"/>
            <w:noWrap/>
            <w:hideMark/>
          </w:tcPr>
          <w:p w14:paraId="48DAF57C" w14:textId="77777777" w:rsidR="00F204DB" w:rsidRPr="00B47884" w:rsidRDefault="00F204DB" w:rsidP="00F204DB">
            <w:r w:rsidRPr="00B47884">
              <w:t>1,5</w:t>
            </w:r>
          </w:p>
        </w:tc>
        <w:tc>
          <w:tcPr>
            <w:tcW w:w="850" w:type="dxa"/>
            <w:noWrap/>
            <w:hideMark/>
          </w:tcPr>
          <w:p w14:paraId="13088432" w14:textId="77777777" w:rsidR="00F204DB" w:rsidRPr="00B47884" w:rsidRDefault="00F204DB" w:rsidP="00F204DB">
            <w:r w:rsidRPr="00B47884">
              <w:t>1,4</w:t>
            </w:r>
          </w:p>
        </w:tc>
        <w:tc>
          <w:tcPr>
            <w:tcW w:w="1276" w:type="dxa"/>
            <w:noWrap/>
            <w:hideMark/>
          </w:tcPr>
          <w:p w14:paraId="48C42617" w14:textId="77777777" w:rsidR="00F204DB" w:rsidRPr="00B47884" w:rsidRDefault="00F204DB" w:rsidP="00F204DB">
            <w:r w:rsidRPr="00B47884">
              <w:t>0,51</w:t>
            </w:r>
          </w:p>
        </w:tc>
        <w:tc>
          <w:tcPr>
            <w:tcW w:w="850" w:type="dxa"/>
            <w:noWrap/>
            <w:hideMark/>
          </w:tcPr>
          <w:p w14:paraId="27F6157A" w14:textId="77777777" w:rsidR="00F204DB" w:rsidRPr="00B47884" w:rsidRDefault="00F204DB" w:rsidP="00F204DB">
            <w:r w:rsidRPr="00B47884">
              <w:t>1,0</w:t>
            </w:r>
          </w:p>
        </w:tc>
        <w:tc>
          <w:tcPr>
            <w:tcW w:w="851" w:type="dxa"/>
            <w:noWrap/>
            <w:hideMark/>
          </w:tcPr>
          <w:p w14:paraId="26A2A9FC" w14:textId="77777777" w:rsidR="00F204DB" w:rsidRPr="00B47884" w:rsidRDefault="00F204DB" w:rsidP="00F204DB">
            <w:r w:rsidRPr="00B47884">
              <w:t>0,9</w:t>
            </w:r>
          </w:p>
        </w:tc>
        <w:tc>
          <w:tcPr>
            <w:tcW w:w="1276" w:type="dxa"/>
            <w:noWrap/>
            <w:hideMark/>
          </w:tcPr>
          <w:p w14:paraId="495FF905" w14:textId="77777777" w:rsidR="00F204DB" w:rsidRPr="00B47884" w:rsidRDefault="00F204DB" w:rsidP="00F204DB">
            <w:r w:rsidRPr="00B47884">
              <w:t>0,84</w:t>
            </w:r>
          </w:p>
        </w:tc>
        <w:tc>
          <w:tcPr>
            <w:tcW w:w="850" w:type="dxa"/>
            <w:noWrap/>
            <w:hideMark/>
          </w:tcPr>
          <w:p w14:paraId="01E111CE" w14:textId="77777777" w:rsidR="00F204DB" w:rsidRPr="00B47884" w:rsidRDefault="00F204DB" w:rsidP="00F204DB">
            <w:r w:rsidRPr="00B47884">
              <w:t>1,0</w:t>
            </w:r>
          </w:p>
        </w:tc>
        <w:tc>
          <w:tcPr>
            <w:tcW w:w="992" w:type="dxa"/>
            <w:noWrap/>
            <w:hideMark/>
          </w:tcPr>
          <w:p w14:paraId="3274CF46" w14:textId="77777777" w:rsidR="00F204DB" w:rsidRPr="00B47884" w:rsidRDefault="00F204DB" w:rsidP="00F204DB">
            <w:r w:rsidRPr="00B47884">
              <w:t>0,9</w:t>
            </w:r>
          </w:p>
        </w:tc>
      </w:tr>
      <w:tr w:rsidR="00F204DB" w:rsidRPr="00B47884" w14:paraId="53288871" w14:textId="77777777" w:rsidTr="00A80A32">
        <w:trPr>
          <w:trHeight w:val="211"/>
        </w:trPr>
        <w:tc>
          <w:tcPr>
            <w:tcW w:w="1271" w:type="dxa"/>
            <w:noWrap/>
            <w:hideMark/>
          </w:tcPr>
          <w:p w14:paraId="32030467" w14:textId="77777777" w:rsidR="00F204DB" w:rsidRPr="00B47884" w:rsidRDefault="00F204DB" w:rsidP="00F204DB">
            <w:r w:rsidRPr="00B47884">
              <w:t>0,19</w:t>
            </w:r>
          </w:p>
        </w:tc>
        <w:tc>
          <w:tcPr>
            <w:tcW w:w="851" w:type="dxa"/>
            <w:noWrap/>
            <w:hideMark/>
          </w:tcPr>
          <w:p w14:paraId="38CCABA6" w14:textId="77777777" w:rsidR="00F204DB" w:rsidRPr="00B47884" w:rsidRDefault="00F204DB" w:rsidP="00F204DB">
            <w:r w:rsidRPr="00B47884">
              <w:t>1,5</w:t>
            </w:r>
          </w:p>
        </w:tc>
        <w:tc>
          <w:tcPr>
            <w:tcW w:w="850" w:type="dxa"/>
            <w:noWrap/>
            <w:hideMark/>
          </w:tcPr>
          <w:p w14:paraId="1EE1DD0B" w14:textId="77777777" w:rsidR="00F204DB" w:rsidRPr="00B47884" w:rsidRDefault="00F204DB" w:rsidP="00F204DB">
            <w:r w:rsidRPr="00B47884">
              <w:t>1,4</w:t>
            </w:r>
          </w:p>
        </w:tc>
        <w:tc>
          <w:tcPr>
            <w:tcW w:w="1276" w:type="dxa"/>
            <w:noWrap/>
            <w:hideMark/>
          </w:tcPr>
          <w:p w14:paraId="59E9AB63" w14:textId="77777777" w:rsidR="00F204DB" w:rsidRPr="00B47884" w:rsidRDefault="00F204DB" w:rsidP="00F204DB">
            <w:r w:rsidRPr="00B47884">
              <w:t>0,52</w:t>
            </w:r>
          </w:p>
        </w:tc>
        <w:tc>
          <w:tcPr>
            <w:tcW w:w="850" w:type="dxa"/>
            <w:noWrap/>
            <w:hideMark/>
          </w:tcPr>
          <w:p w14:paraId="7460DE3C" w14:textId="77777777" w:rsidR="00F204DB" w:rsidRPr="00B47884" w:rsidRDefault="00F204DB" w:rsidP="00F204DB">
            <w:r w:rsidRPr="00B47884">
              <w:t>1,0</w:t>
            </w:r>
          </w:p>
        </w:tc>
        <w:tc>
          <w:tcPr>
            <w:tcW w:w="851" w:type="dxa"/>
            <w:noWrap/>
            <w:hideMark/>
          </w:tcPr>
          <w:p w14:paraId="433AABDE" w14:textId="77777777" w:rsidR="00F204DB" w:rsidRPr="00B47884" w:rsidRDefault="00F204DB" w:rsidP="00F204DB">
            <w:r w:rsidRPr="00B47884">
              <w:t>0,9</w:t>
            </w:r>
          </w:p>
        </w:tc>
        <w:tc>
          <w:tcPr>
            <w:tcW w:w="1276" w:type="dxa"/>
            <w:noWrap/>
            <w:hideMark/>
          </w:tcPr>
          <w:p w14:paraId="3CE03818" w14:textId="77777777" w:rsidR="00F204DB" w:rsidRPr="00B47884" w:rsidRDefault="00F204DB" w:rsidP="00F204DB">
            <w:r w:rsidRPr="00B47884">
              <w:t>0,85</w:t>
            </w:r>
          </w:p>
        </w:tc>
        <w:tc>
          <w:tcPr>
            <w:tcW w:w="850" w:type="dxa"/>
            <w:noWrap/>
            <w:hideMark/>
          </w:tcPr>
          <w:p w14:paraId="00D4BF66" w14:textId="77777777" w:rsidR="00F204DB" w:rsidRPr="00B47884" w:rsidRDefault="00F204DB" w:rsidP="00F204DB">
            <w:r w:rsidRPr="00B47884">
              <w:t>1,0</w:t>
            </w:r>
          </w:p>
        </w:tc>
        <w:tc>
          <w:tcPr>
            <w:tcW w:w="992" w:type="dxa"/>
            <w:noWrap/>
            <w:hideMark/>
          </w:tcPr>
          <w:p w14:paraId="7CBF54E3" w14:textId="77777777" w:rsidR="00F204DB" w:rsidRPr="00B47884" w:rsidRDefault="00F204DB" w:rsidP="00F204DB">
            <w:r w:rsidRPr="00B47884">
              <w:t>0,9</w:t>
            </w:r>
          </w:p>
        </w:tc>
      </w:tr>
      <w:tr w:rsidR="00F204DB" w:rsidRPr="00B47884" w14:paraId="7124A02A" w14:textId="77777777" w:rsidTr="00A80A32">
        <w:trPr>
          <w:trHeight w:val="211"/>
        </w:trPr>
        <w:tc>
          <w:tcPr>
            <w:tcW w:w="1271" w:type="dxa"/>
            <w:noWrap/>
            <w:hideMark/>
          </w:tcPr>
          <w:p w14:paraId="550745B8" w14:textId="77777777" w:rsidR="00F204DB" w:rsidRPr="00B47884" w:rsidRDefault="00F204DB" w:rsidP="00F204DB">
            <w:r w:rsidRPr="00B47884">
              <w:t>0,20</w:t>
            </w:r>
          </w:p>
        </w:tc>
        <w:tc>
          <w:tcPr>
            <w:tcW w:w="851" w:type="dxa"/>
            <w:noWrap/>
            <w:hideMark/>
          </w:tcPr>
          <w:p w14:paraId="130A888D" w14:textId="77777777" w:rsidR="00F204DB" w:rsidRPr="00B47884" w:rsidRDefault="00F204DB" w:rsidP="00F204DB">
            <w:r w:rsidRPr="00B47884">
              <w:t>1,4</w:t>
            </w:r>
          </w:p>
        </w:tc>
        <w:tc>
          <w:tcPr>
            <w:tcW w:w="850" w:type="dxa"/>
            <w:noWrap/>
            <w:hideMark/>
          </w:tcPr>
          <w:p w14:paraId="1625417F" w14:textId="77777777" w:rsidR="00F204DB" w:rsidRPr="00B47884" w:rsidRDefault="00F204DB" w:rsidP="00F204DB">
            <w:r w:rsidRPr="00B47884">
              <w:t>1,4</w:t>
            </w:r>
          </w:p>
        </w:tc>
        <w:tc>
          <w:tcPr>
            <w:tcW w:w="1276" w:type="dxa"/>
            <w:noWrap/>
            <w:hideMark/>
          </w:tcPr>
          <w:p w14:paraId="2E4E686C" w14:textId="77777777" w:rsidR="00F204DB" w:rsidRPr="00B47884" w:rsidRDefault="00F204DB" w:rsidP="00F204DB">
            <w:r w:rsidRPr="00B47884">
              <w:t>0,53</w:t>
            </w:r>
          </w:p>
        </w:tc>
        <w:tc>
          <w:tcPr>
            <w:tcW w:w="850" w:type="dxa"/>
            <w:noWrap/>
            <w:hideMark/>
          </w:tcPr>
          <w:p w14:paraId="1108D56C" w14:textId="77777777" w:rsidR="00F204DB" w:rsidRPr="00B47884" w:rsidRDefault="00F204DB" w:rsidP="00F204DB">
            <w:r w:rsidRPr="00B47884">
              <w:t>1,0</w:t>
            </w:r>
          </w:p>
        </w:tc>
        <w:tc>
          <w:tcPr>
            <w:tcW w:w="851" w:type="dxa"/>
            <w:noWrap/>
            <w:hideMark/>
          </w:tcPr>
          <w:p w14:paraId="1AF05013" w14:textId="77777777" w:rsidR="00F204DB" w:rsidRPr="00B47884" w:rsidRDefault="00F204DB" w:rsidP="00F204DB">
            <w:r w:rsidRPr="00B47884">
              <w:t>0,9</w:t>
            </w:r>
          </w:p>
        </w:tc>
        <w:tc>
          <w:tcPr>
            <w:tcW w:w="1276" w:type="dxa"/>
            <w:noWrap/>
            <w:hideMark/>
          </w:tcPr>
          <w:p w14:paraId="103CB974" w14:textId="77777777" w:rsidR="00F204DB" w:rsidRPr="00B47884" w:rsidRDefault="00F204DB" w:rsidP="00F204DB">
            <w:r w:rsidRPr="00B47884">
              <w:t>0,86</w:t>
            </w:r>
          </w:p>
        </w:tc>
        <w:tc>
          <w:tcPr>
            <w:tcW w:w="850" w:type="dxa"/>
            <w:noWrap/>
            <w:hideMark/>
          </w:tcPr>
          <w:p w14:paraId="04A354BC" w14:textId="77777777" w:rsidR="00F204DB" w:rsidRPr="00B47884" w:rsidRDefault="00F204DB" w:rsidP="00F204DB">
            <w:r w:rsidRPr="00B47884">
              <w:t>1,0</w:t>
            </w:r>
          </w:p>
        </w:tc>
        <w:tc>
          <w:tcPr>
            <w:tcW w:w="992" w:type="dxa"/>
            <w:noWrap/>
            <w:hideMark/>
          </w:tcPr>
          <w:p w14:paraId="08F66F9D" w14:textId="77777777" w:rsidR="00F204DB" w:rsidRPr="00B47884" w:rsidRDefault="00F204DB" w:rsidP="00F204DB">
            <w:r w:rsidRPr="00B47884">
              <w:t>1,0</w:t>
            </w:r>
          </w:p>
        </w:tc>
      </w:tr>
      <w:tr w:rsidR="00F204DB" w:rsidRPr="00B47884" w14:paraId="5B0E06C3" w14:textId="77777777" w:rsidTr="00A80A32">
        <w:trPr>
          <w:trHeight w:val="211"/>
        </w:trPr>
        <w:tc>
          <w:tcPr>
            <w:tcW w:w="1271" w:type="dxa"/>
            <w:noWrap/>
            <w:hideMark/>
          </w:tcPr>
          <w:p w14:paraId="25216C10" w14:textId="77777777" w:rsidR="00F204DB" w:rsidRPr="00B47884" w:rsidRDefault="00F204DB" w:rsidP="00F204DB">
            <w:r w:rsidRPr="00B47884">
              <w:t>0,21</w:t>
            </w:r>
          </w:p>
        </w:tc>
        <w:tc>
          <w:tcPr>
            <w:tcW w:w="851" w:type="dxa"/>
            <w:noWrap/>
            <w:hideMark/>
          </w:tcPr>
          <w:p w14:paraId="0E3B5E95" w14:textId="77777777" w:rsidR="00F204DB" w:rsidRPr="00B47884" w:rsidRDefault="00F204DB" w:rsidP="00F204DB">
            <w:r w:rsidRPr="00B47884">
              <w:t>1,4</w:t>
            </w:r>
          </w:p>
        </w:tc>
        <w:tc>
          <w:tcPr>
            <w:tcW w:w="850" w:type="dxa"/>
            <w:noWrap/>
            <w:hideMark/>
          </w:tcPr>
          <w:p w14:paraId="16A83985" w14:textId="77777777" w:rsidR="00F204DB" w:rsidRPr="00B47884" w:rsidRDefault="00F204DB" w:rsidP="00F204DB">
            <w:r w:rsidRPr="00B47884">
              <w:t>1,4</w:t>
            </w:r>
          </w:p>
        </w:tc>
        <w:tc>
          <w:tcPr>
            <w:tcW w:w="1276" w:type="dxa"/>
            <w:noWrap/>
            <w:hideMark/>
          </w:tcPr>
          <w:p w14:paraId="4EB3706B" w14:textId="77777777" w:rsidR="00F204DB" w:rsidRPr="00B47884" w:rsidRDefault="00F204DB" w:rsidP="00F204DB">
            <w:r w:rsidRPr="00B47884">
              <w:t>0,54</w:t>
            </w:r>
          </w:p>
        </w:tc>
        <w:tc>
          <w:tcPr>
            <w:tcW w:w="850" w:type="dxa"/>
            <w:noWrap/>
            <w:hideMark/>
          </w:tcPr>
          <w:p w14:paraId="54EC8F30" w14:textId="77777777" w:rsidR="00F204DB" w:rsidRPr="00B47884" w:rsidRDefault="00F204DB" w:rsidP="00F204DB">
            <w:r w:rsidRPr="00B47884">
              <w:t>0,9</w:t>
            </w:r>
          </w:p>
        </w:tc>
        <w:tc>
          <w:tcPr>
            <w:tcW w:w="851" w:type="dxa"/>
            <w:noWrap/>
            <w:hideMark/>
          </w:tcPr>
          <w:p w14:paraId="123E07DF" w14:textId="77777777" w:rsidR="00F204DB" w:rsidRPr="00B47884" w:rsidRDefault="00F204DB" w:rsidP="00F204DB">
            <w:r w:rsidRPr="00B47884">
              <w:t>0,9</w:t>
            </w:r>
          </w:p>
        </w:tc>
        <w:tc>
          <w:tcPr>
            <w:tcW w:w="1276" w:type="dxa"/>
            <w:noWrap/>
            <w:hideMark/>
          </w:tcPr>
          <w:p w14:paraId="70C0AAE9" w14:textId="77777777" w:rsidR="00F204DB" w:rsidRPr="00B47884" w:rsidRDefault="00F204DB" w:rsidP="00F204DB">
            <w:r w:rsidRPr="00B47884">
              <w:t>0,87</w:t>
            </w:r>
          </w:p>
        </w:tc>
        <w:tc>
          <w:tcPr>
            <w:tcW w:w="850" w:type="dxa"/>
            <w:noWrap/>
            <w:hideMark/>
          </w:tcPr>
          <w:p w14:paraId="2A698FA0" w14:textId="77777777" w:rsidR="00F204DB" w:rsidRPr="00B47884" w:rsidRDefault="00F204DB" w:rsidP="00F204DB">
            <w:r w:rsidRPr="00B47884">
              <w:t>1,0</w:t>
            </w:r>
          </w:p>
        </w:tc>
        <w:tc>
          <w:tcPr>
            <w:tcW w:w="992" w:type="dxa"/>
            <w:noWrap/>
            <w:hideMark/>
          </w:tcPr>
          <w:p w14:paraId="2EB7C504" w14:textId="77777777" w:rsidR="00F204DB" w:rsidRPr="00B47884" w:rsidRDefault="00F204DB" w:rsidP="00F204DB">
            <w:r w:rsidRPr="00B47884">
              <w:t>1,0</w:t>
            </w:r>
          </w:p>
        </w:tc>
      </w:tr>
      <w:tr w:rsidR="00F204DB" w:rsidRPr="00B47884" w14:paraId="3A9CB7CD" w14:textId="77777777" w:rsidTr="00A80A32">
        <w:trPr>
          <w:trHeight w:val="211"/>
        </w:trPr>
        <w:tc>
          <w:tcPr>
            <w:tcW w:w="1271" w:type="dxa"/>
            <w:noWrap/>
            <w:hideMark/>
          </w:tcPr>
          <w:p w14:paraId="44265EA6" w14:textId="77777777" w:rsidR="00F204DB" w:rsidRPr="00B47884" w:rsidRDefault="00F204DB" w:rsidP="00F204DB">
            <w:r w:rsidRPr="00B47884">
              <w:t>0,22</w:t>
            </w:r>
          </w:p>
        </w:tc>
        <w:tc>
          <w:tcPr>
            <w:tcW w:w="851" w:type="dxa"/>
            <w:noWrap/>
            <w:hideMark/>
          </w:tcPr>
          <w:p w14:paraId="0F09F128" w14:textId="77777777" w:rsidR="00F204DB" w:rsidRPr="00B47884" w:rsidRDefault="00F204DB" w:rsidP="00F204DB">
            <w:r w:rsidRPr="00B47884">
              <w:t>1,4</w:t>
            </w:r>
          </w:p>
        </w:tc>
        <w:tc>
          <w:tcPr>
            <w:tcW w:w="850" w:type="dxa"/>
            <w:noWrap/>
            <w:hideMark/>
          </w:tcPr>
          <w:p w14:paraId="0B753FC3" w14:textId="77777777" w:rsidR="00F204DB" w:rsidRPr="00B47884" w:rsidRDefault="00F204DB" w:rsidP="00F204DB">
            <w:r w:rsidRPr="00B47884">
              <w:t>1,3</w:t>
            </w:r>
          </w:p>
        </w:tc>
        <w:tc>
          <w:tcPr>
            <w:tcW w:w="1276" w:type="dxa"/>
            <w:noWrap/>
            <w:hideMark/>
          </w:tcPr>
          <w:p w14:paraId="2C1BC01B" w14:textId="77777777" w:rsidR="00F204DB" w:rsidRPr="00B47884" w:rsidRDefault="00F204DB" w:rsidP="00F204DB">
            <w:r w:rsidRPr="00B47884">
              <w:t>0,55</w:t>
            </w:r>
          </w:p>
        </w:tc>
        <w:tc>
          <w:tcPr>
            <w:tcW w:w="850" w:type="dxa"/>
            <w:noWrap/>
            <w:hideMark/>
          </w:tcPr>
          <w:p w14:paraId="3FA5A25A" w14:textId="77777777" w:rsidR="00F204DB" w:rsidRPr="00B47884" w:rsidRDefault="00F204DB" w:rsidP="00F204DB">
            <w:r w:rsidRPr="00B47884">
              <w:t>0,9</w:t>
            </w:r>
          </w:p>
        </w:tc>
        <w:tc>
          <w:tcPr>
            <w:tcW w:w="851" w:type="dxa"/>
            <w:noWrap/>
            <w:hideMark/>
          </w:tcPr>
          <w:p w14:paraId="505228AB" w14:textId="77777777" w:rsidR="00F204DB" w:rsidRPr="00B47884" w:rsidRDefault="00F204DB" w:rsidP="00F204DB">
            <w:r w:rsidRPr="00B47884">
              <w:t>0,9</w:t>
            </w:r>
          </w:p>
        </w:tc>
        <w:tc>
          <w:tcPr>
            <w:tcW w:w="1276" w:type="dxa"/>
            <w:noWrap/>
            <w:hideMark/>
          </w:tcPr>
          <w:p w14:paraId="7AEEF704" w14:textId="77777777" w:rsidR="00F204DB" w:rsidRPr="00B47884" w:rsidRDefault="00F204DB" w:rsidP="00F204DB">
            <w:r w:rsidRPr="00B47884">
              <w:t>0,88</w:t>
            </w:r>
          </w:p>
        </w:tc>
        <w:tc>
          <w:tcPr>
            <w:tcW w:w="850" w:type="dxa"/>
            <w:noWrap/>
            <w:hideMark/>
          </w:tcPr>
          <w:p w14:paraId="3C875EEC" w14:textId="77777777" w:rsidR="00F204DB" w:rsidRPr="00B47884" w:rsidRDefault="00F204DB" w:rsidP="00F204DB">
            <w:r w:rsidRPr="00B47884">
              <w:t>1,0</w:t>
            </w:r>
          </w:p>
        </w:tc>
        <w:tc>
          <w:tcPr>
            <w:tcW w:w="992" w:type="dxa"/>
            <w:noWrap/>
            <w:hideMark/>
          </w:tcPr>
          <w:p w14:paraId="305150FD" w14:textId="77777777" w:rsidR="00F204DB" w:rsidRPr="00B47884" w:rsidRDefault="00F204DB" w:rsidP="00F204DB">
            <w:r w:rsidRPr="00B47884">
              <w:t>1,0</w:t>
            </w:r>
          </w:p>
        </w:tc>
      </w:tr>
      <w:tr w:rsidR="00F204DB" w:rsidRPr="00B47884" w14:paraId="0E6B1F57" w14:textId="77777777" w:rsidTr="00A80A32">
        <w:trPr>
          <w:trHeight w:val="211"/>
        </w:trPr>
        <w:tc>
          <w:tcPr>
            <w:tcW w:w="1271" w:type="dxa"/>
            <w:noWrap/>
            <w:hideMark/>
          </w:tcPr>
          <w:p w14:paraId="29440EA9" w14:textId="77777777" w:rsidR="00F204DB" w:rsidRPr="00B47884" w:rsidRDefault="00F204DB" w:rsidP="00F204DB">
            <w:r w:rsidRPr="00B47884">
              <w:t>0,23</w:t>
            </w:r>
          </w:p>
        </w:tc>
        <w:tc>
          <w:tcPr>
            <w:tcW w:w="851" w:type="dxa"/>
            <w:noWrap/>
            <w:hideMark/>
          </w:tcPr>
          <w:p w14:paraId="32F34568" w14:textId="77777777" w:rsidR="00F204DB" w:rsidRPr="00B47884" w:rsidRDefault="00F204DB" w:rsidP="00F204DB">
            <w:r w:rsidRPr="00B47884">
              <w:t>1,4</w:t>
            </w:r>
          </w:p>
        </w:tc>
        <w:tc>
          <w:tcPr>
            <w:tcW w:w="850" w:type="dxa"/>
            <w:noWrap/>
            <w:hideMark/>
          </w:tcPr>
          <w:p w14:paraId="39BA82B8" w14:textId="77777777" w:rsidR="00F204DB" w:rsidRPr="00B47884" w:rsidRDefault="00F204DB" w:rsidP="00F204DB">
            <w:r w:rsidRPr="00B47884">
              <w:t>1,3</w:t>
            </w:r>
          </w:p>
        </w:tc>
        <w:tc>
          <w:tcPr>
            <w:tcW w:w="1276" w:type="dxa"/>
            <w:noWrap/>
            <w:hideMark/>
          </w:tcPr>
          <w:p w14:paraId="4335A1D0" w14:textId="77777777" w:rsidR="00F204DB" w:rsidRPr="00B47884" w:rsidRDefault="00F204DB" w:rsidP="00F204DB">
            <w:r w:rsidRPr="00B47884">
              <w:t>0,56</w:t>
            </w:r>
          </w:p>
        </w:tc>
        <w:tc>
          <w:tcPr>
            <w:tcW w:w="850" w:type="dxa"/>
            <w:noWrap/>
            <w:hideMark/>
          </w:tcPr>
          <w:p w14:paraId="7B8D81A6" w14:textId="77777777" w:rsidR="00F204DB" w:rsidRPr="00B47884" w:rsidRDefault="00F204DB" w:rsidP="00F204DB">
            <w:r w:rsidRPr="00B47884">
              <w:t>0,9</w:t>
            </w:r>
          </w:p>
        </w:tc>
        <w:tc>
          <w:tcPr>
            <w:tcW w:w="851" w:type="dxa"/>
            <w:noWrap/>
            <w:hideMark/>
          </w:tcPr>
          <w:p w14:paraId="7EB3BC61" w14:textId="77777777" w:rsidR="00F204DB" w:rsidRPr="00B47884" w:rsidRDefault="00F204DB" w:rsidP="00F204DB">
            <w:r w:rsidRPr="00B47884">
              <w:t>0,9</w:t>
            </w:r>
          </w:p>
        </w:tc>
        <w:tc>
          <w:tcPr>
            <w:tcW w:w="1276" w:type="dxa"/>
            <w:noWrap/>
            <w:hideMark/>
          </w:tcPr>
          <w:p w14:paraId="504ED7D6" w14:textId="77777777" w:rsidR="00F204DB" w:rsidRPr="00B47884" w:rsidRDefault="00F204DB" w:rsidP="00F204DB">
            <w:r w:rsidRPr="00B47884">
              <w:t>0,89</w:t>
            </w:r>
          </w:p>
        </w:tc>
        <w:tc>
          <w:tcPr>
            <w:tcW w:w="850" w:type="dxa"/>
            <w:noWrap/>
            <w:hideMark/>
          </w:tcPr>
          <w:p w14:paraId="7BBB1DA8" w14:textId="77777777" w:rsidR="00F204DB" w:rsidRPr="00B47884" w:rsidRDefault="00F204DB" w:rsidP="00F204DB">
            <w:r w:rsidRPr="00B47884">
              <w:t>1,0</w:t>
            </w:r>
          </w:p>
        </w:tc>
        <w:tc>
          <w:tcPr>
            <w:tcW w:w="992" w:type="dxa"/>
            <w:noWrap/>
            <w:hideMark/>
          </w:tcPr>
          <w:p w14:paraId="546DABF8" w14:textId="77777777" w:rsidR="00F204DB" w:rsidRPr="00B47884" w:rsidRDefault="00F204DB" w:rsidP="00F204DB">
            <w:r w:rsidRPr="00B47884">
              <w:t>1,0</w:t>
            </w:r>
          </w:p>
        </w:tc>
      </w:tr>
      <w:tr w:rsidR="00F204DB" w:rsidRPr="00B47884" w14:paraId="0E45D07A" w14:textId="77777777" w:rsidTr="00A80A32">
        <w:trPr>
          <w:trHeight w:val="211"/>
        </w:trPr>
        <w:tc>
          <w:tcPr>
            <w:tcW w:w="1271" w:type="dxa"/>
            <w:noWrap/>
            <w:hideMark/>
          </w:tcPr>
          <w:p w14:paraId="3E9E02B4" w14:textId="77777777" w:rsidR="00F204DB" w:rsidRPr="00B47884" w:rsidRDefault="00F204DB" w:rsidP="00F204DB">
            <w:r w:rsidRPr="00B47884">
              <w:t>0,24</w:t>
            </w:r>
          </w:p>
        </w:tc>
        <w:tc>
          <w:tcPr>
            <w:tcW w:w="851" w:type="dxa"/>
            <w:noWrap/>
            <w:hideMark/>
          </w:tcPr>
          <w:p w14:paraId="4EDA92C6" w14:textId="77777777" w:rsidR="00F204DB" w:rsidRPr="00B47884" w:rsidRDefault="00F204DB" w:rsidP="00F204DB">
            <w:r w:rsidRPr="00B47884">
              <w:t>1,3</w:t>
            </w:r>
          </w:p>
        </w:tc>
        <w:tc>
          <w:tcPr>
            <w:tcW w:w="850" w:type="dxa"/>
            <w:noWrap/>
            <w:hideMark/>
          </w:tcPr>
          <w:p w14:paraId="323D9889" w14:textId="77777777" w:rsidR="00F204DB" w:rsidRPr="00B47884" w:rsidRDefault="00F204DB" w:rsidP="00F204DB">
            <w:r w:rsidRPr="00B47884">
              <w:t>1,3</w:t>
            </w:r>
          </w:p>
        </w:tc>
        <w:tc>
          <w:tcPr>
            <w:tcW w:w="1276" w:type="dxa"/>
            <w:noWrap/>
            <w:hideMark/>
          </w:tcPr>
          <w:p w14:paraId="00119B1D" w14:textId="77777777" w:rsidR="00F204DB" w:rsidRPr="00B47884" w:rsidRDefault="00F204DB" w:rsidP="00F204DB">
            <w:r w:rsidRPr="00B47884">
              <w:t>0,57</w:t>
            </w:r>
          </w:p>
        </w:tc>
        <w:tc>
          <w:tcPr>
            <w:tcW w:w="850" w:type="dxa"/>
            <w:noWrap/>
            <w:hideMark/>
          </w:tcPr>
          <w:p w14:paraId="3E7844C2" w14:textId="77777777" w:rsidR="00F204DB" w:rsidRPr="00B47884" w:rsidRDefault="00F204DB" w:rsidP="00F204DB">
            <w:r w:rsidRPr="00B47884">
              <w:t>0,9</w:t>
            </w:r>
          </w:p>
        </w:tc>
        <w:tc>
          <w:tcPr>
            <w:tcW w:w="851" w:type="dxa"/>
            <w:noWrap/>
            <w:hideMark/>
          </w:tcPr>
          <w:p w14:paraId="26F29A2D" w14:textId="77777777" w:rsidR="00F204DB" w:rsidRPr="00B47884" w:rsidRDefault="00F204DB" w:rsidP="00F204DB">
            <w:r w:rsidRPr="00B47884">
              <w:t>0,9</w:t>
            </w:r>
          </w:p>
        </w:tc>
        <w:tc>
          <w:tcPr>
            <w:tcW w:w="1276" w:type="dxa"/>
            <w:noWrap/>
            <w:hideMark/>
          </w:tcPr>
          <w:p w14:paraId="44116D57" w14:textId="77777777" w:rsidR="00F204DB" w:rsidRPr="00B47884" w:rsidRDefault="00F204DB" w:rsidP="00F204DB">
            <w:r w:rsidRPr="00B47884">
              <w:t>0,90</w:t>
            </w:r>
          </w:p>
        </w:tc>
        <w:tc>
          <w:tcPr>
            <w:tcW w:w="850" w:type="dxa"/>
            <w:noWrap/>
            <w:hideMark/>
          </w:tcPr>
          <w:p w14:paraId="6B9C76E6" w14:textId="77777777" w:rsidR="00F204DB" w:rsidRPr="00B47884" w:rsidRDefault="00F204DB" w:rsidP="00F204DB">
            <w:r w:rsidRPr="00B47884">
              <w:t>1,0</w:t>
            </w:r>
          </w:p>
        </w:tc>
        <w:tc>
          <w:tcPr>
            <w:tcW w:w="992" w:type="dxa"/>
            <w:noWrap/>
            <w:hideMark/>
          </w:tcPr>
          <w:p w14:paraId="6C8A3CA7" w14:textId="77777777" w:rsidR="00F204DB" w:rsidRPr="00B47884" w:rsidRDefault="00F204DB" w:rsidP="00F204DB">
            <w:r w:rsidRPr="00B47884">
              <w:t>1,0</w:t>
            </w:r>
          </w:p>
        </w:tc>
      </w:tr>
      <w:tr w:rsidR="00F204DB" w:rsidRPr="00B47884" w14:paraId="1CC424B8" w14:textId="77777777" w:rsidTr="00A80A32">
        <w:trPr>
          <w:trHeight w:val="211"/>
        </w:trPr>
        <w:tc>
          <w:tcPr>
            <w:tcW w:w="1271" w:type="dxa"/>
            <w:noWrap/>
            <w:hideMark/>
          </w:tcPr>
          <w:p w14:paraId="275B8AE6" w14:textId="77777777" w:rsidR="00F204DB" w:rsidRPr="00B47884" w:rsidRDefault="00F204DB" w:rsidP="00F204DB">
            <w:r w:rsidRPr="00B47884">
              <w:t>0,25</w:t>
            </w:r>
          </w:p>
        </w:tc>
        <w:tc>
          <w:tcPr>
            <w:tcW w:w="851" w:type="dxa"/>
            <w:noWrap/>
            <w:hideMark/>
          </w:tcPr>
          <w:p w14:paraId="7DEC6454" w14:textId="77777777" w:rsidR="00F204DB" w:rsidRPr="00B47884" w:rsidRDefault="00F204DB" w:rsidP="00F204DB">
            <w:r w:rsidRPr="00B47884">
              <w:t>1,3</w:t>
            </w:r>
          </w:p>
        </w:tc>
        <w:tc>
          <w:tcPr>
            <w:tcW w:w="850" w:type="dxa"/>
            <w:noWrap/>
            <w:hideMark/>
          </w:tcPr>
          <w:p w14:paraId="70D1F55B" w14:textId="77777777" w:rsidR="00F204DB" w:rsidRPr="00B47884" w:rsidRDefault="00F204DB" w:rsidP="00F204DB">
            <w:r w:rsidRPr="00B47884">
              <w:t>1,3</w:t>
            </w:r>
          </w:p>
        </w:tc>
        <w:tc>
          <w:tcPr>
            <w:tcW w:w="1276" w:type="dxa"/>
            <w:noWrap/>
            <w:hideMark/>
          </w:tcPr>
          <w:p w14:paraId="41BE943A" w14:textId="77777777" w:rsidR="00F204DB" w:rsidRPr="00B47884" w:rsidRDefault="00F204DB" w:rsidP="00F204DB">
            <w:r w:rsidRPr="00B47884">
              <w:t>0,58</w:t>
            </w:r>
          </w:p>
        </w:tc>
        <w:tc>
          <w:tcPr>
            <w:tcW w:w="850" w:type="dxa"/>
            <w:noWrap/>
            <w:hideMark/>
          </w:tcPr>
          <w:p w14:paraId="47494BC3" w14:textId="77777777" w:rsidR="00F204DB" w:rsidRPr="00B47884" w:rsidRDefault="00F204DB" w:rsidP="00F204DB">
            <w:r w:rsidRPr="00B47884">
              <w:t>0,9</w:t>
            </w:r>
          </w:p>
        </w:tc>
        <w:tc>
          <w:tcPr>
            <w:tcW w:w="851" w:type="dxa"/>
            <w:noWrap/>
            <w:hideMark/>
          </w:tcPr>
          <w:p w14:paraId="61EC57BF" w14:textId="77777777" w:rsidR="00F204DB" w:rsidRPr="00B47884" w:rsidRDefault="00F204DB" w:rsidP="00F204DB">
            <w:r w:rsidRPr="00B47884">
              <w:t>0,9</w:t>
            </w:r>
          </w:p>
        </w:tc>
        <w:tc>
          <w:tcPr>
            <w:tcW w:w="1276" w:type="dxa"/>
            <w:noWrap/>
            <w:hideMark/>
          </w:tcPr>
          <w:p w14:paraId="42EF2768" w14:textId="77777777" w:rsidR="00F204DB" w:rsidRPr="00B47884" w:rsidRDefault="00F204DB" w:rsidP="00F204DB">
            <w:r w:rsidRPr="00B47884">
              <w:t>0,91</w:t>
            </w:r>
          </w:p>
        </w:tc>
        <w:tc>
          <w:tcPr>
            <w:tcW w:w="850" w:type="dxa"/>
            <w:noWrap/>
            <w:hideMark/>
          </w:tcPr>
          <w:p w14:paraId="6BC7A5A2" w14:textId="77777777" w:rsidR="00F204DB" w:rsidRPr="00B47884" w:rsidRDefault="00F204DB" w:rsidP="00F204DB">
            <w:r w:rsidRPr="00B47884">
              <w:t>1,0</w:t>
            </w:r>
          </w:p>
        </w:tc>
        <w:tc>
          <w:tcPr>
            <w:tcW w:w="992" w:type="dxa"/>
            <w:noWrap/>
            <w:hideMark/>
          </w:tcPr>
          <w:p w14:paraId="652A246C" w14:textId="77777777" w:rsidR="00F204DB" w:rsidRPr="00B47884" w:rsidRDefault="00F204DB" w:rsidP="00F204DB">
            <w:r w:rsidRPr="00B47884">
              <w:t>1,0</w:t>
            </w:r>
          </w:p>
        </w:tc>
      </w:tr>
      <w:tr w:rsidR="00F204DB" w:rsidRPr="00B47884" w14:paraId="4AB60775" w14:textId="77777777" w:rsidTr="00A80A32">
        <w:trPr>
          <w:trHeight w:val="211"/>
        </w:trPr>
        <w:tc>
          <w:tcPr>
            <w:tcW w:w="1271" w:type="dxa"/>
            <w:noWrap/>
            <w:hideMark/>
          </w:tcPr>
          <w:p w14:paraId="2BC16662" w14:textId="77777777" w:rsidR="00F204DB" w:rsidRPr="00B47884" w:rsidRDefault="00F204DB" w:rsidP="00F204DB">
            <w:r w:rsidRPr="00B47884">
              <w:t>0,26</w:t>
            </w:r>
          </w:p>
        </w:tc>
        <w:tc>
          <w:tcPr>
            <w:tcW w:w="851" w:type="dxa"/>
            <w:noWrap/>
            <w:hideMark/>
          </w:tcPr>
          <w:p w14:paraId="358198A4" w14:textId="77777777" w:rsidR="00F204DB" w:rsidRPr="00B47884" w:rsidRDefault="00F204DB" w:rsidP="00F204DB">
            <w:r w:rsidRPr="00B47884">
              <w:t>1,3</w:t>
            </w:r>
          </w:p>
        </w:tc>
        <w:tc>
          <w:tcPr>
            <w:tcW w:w="850" w:type="dxa"/>
            <w:noWrap/>
            <w:hideMark/>
          </w:tcPr>
          <w:p w14:paraId="47C999A7" w14:textId="77777777" w:rsidR="00F204DB" w:rsidRPr="00B47884" w:rsidRDefault="00F204DB" w:rsidP="00F204DB">
            <w:r w:rsidRPr="00B47884">
              <w:t>1,2</w:t>
            </w:r>
          </w:p>
        </w:tc>
        <w:tc>
          <w:tcPr>
            <w:tcW w:w="1276" w:type="dxa"/>
            <w:noWrap/>
            <w:hideMark/>
          </w:tcPr>
          <w:p w14:paraId="1C187FDA" w14:textId="77777777" w:rsidR="00F204DB" w:rsidRPr="00B47884" w:rsidRDefault="00F204DB" w:rsidP="00F204DB">
            <w:r w:rsidRPr="00B47884">
              <w:t>0,59</w:t>
            </w:r>
          </w:p>
        </w:tc>
        <w:tc>
          <w:tcPr>
            <w:tcW w:w="850" w:type="dxa"/>
            <w:noWrap/>
            <w:hideMark/>
          </w:tcPr>
          <w:p w14:paraId="72ED7C0C" w14:textId="77777777" w:rsidR="00F204DB" w:rsidRPr="00B47884" w:rsidRDefault="00F204DB" w:rsidP="00F204DB">
            <w:r w:rsidRPr="00B47884">
              <w:t>0,9</w:t>
            </w:r>
          </w:p>
        </w:tc>
        <w:tc>
          <w:tcPr>
            <w:tcW w:w="851" w:type="dxa"/>
            <w:noWrap/>
            <w:hideMark/>
          </w:tcPr>
          <w:p w14:paraId="1BBCDEDC" w14:textId="77777777" w:rsidR="00F204DB" w:rsidRPr="00B47884" w:rsidRDefault="00F204DB" w:rsidP="00F204DB">
            <w:r w:rsidRPr="00B47884">
              <w:t>0,9</w:t>
            </w:r>
          </w:p>
        </w:tc>
        <w:tc>
          <w:tcPr>
            <w:tcW w:w="1276" w:type="dxa"/>
            <w:noWrap/>
            <w:hideMark/>
          </w:tcPr>
          <w:p w14:paraId="37BE5332" w14:textId="77777777" w:rsidR="00F204DB" w:rsidRPr="00B47884" w:rsidRDefault="00F204DB" w:rsidP="00F204DB">
            <w:r w:rsidRPr="00B47884">
              <w:t>0,92</w:t>
            </w:r>
          </w:p>
        </w:tc>
        <w:tc>
          <w:tcPr>
            <w:tcW w:w="850" w:type="dxa"/>
            <w:noWrap/>
            <w:hideMark/>
          </w:tcPr>
          <w:p w14:paraId="1B8A84A0" w14:textId="77777777" w:rsidR="00F204DB" w:rsidRPr="00B47884" w:rsidRDefault="00F204DB" w:rsidP="00F204DB">
            <w:r w:rsidRPr="00B47884">
              <w:t>1,0</w:t>
            </w:r>
          </w:p>
        </w:tc>
        <w:tc>
          <w:tcPr>
            <w:tcW w:w="992" w:type="dxa"/>
            <w:noWrap/>
            <w:hideMark/>
          </w:tcPr>
          <w:p w14:paraId="2C0EB156" w14:textId="77777777" w:rsidR="00F204DB" w:rsidRPr="00B47884" w:rsidRDefault="00F204DB" w:rsidP="00F204DB">
            <w:r w:rsidRPr="00B47884">
              <w:t>1,0</w:t>
            </w:r>
          </w:p>
        </w:tc>
      </w:tr>
      <w:tr w:rsidR="00F204DB" w:rsidRPr="00B47884" w14:paraId="08A72ECC" w14:textId="77777777" w:rsidTr="00A80A32">
        <w:trPr>
          <w:trHeight w:val="211"/>
        </w:trPr>
        <w:tc>
          <w:tcPr>
            <w:tcW w:w="1271" w:type="dxa"/>
            <w:noWrap/>
            <w:hideMark/>
          </w:tcPr>
          <w:p w14:paraId="4448FDD4" w14:textId="77777777" w:rsidR="00F204DB" w:rsidRPr="00B47884" w:rsidRDefault="00F204DB" w:rsidP="00F204DB">
            <w:r w:rsidRPr="00B47884">
              <w:t>0,27</w:t>
            </w:r>
          </w:p>
        </w:tc>
        <w:tc>
          <w:tcPr>
            <w:tcW w:w="851" w:type="dxa"/>
            <w:noWrap/>
            <w:hideMark/>
          </w:tcPr>
          <w:p w14:paraId="3F3E7E30" w14:textId="77777777" w:rsidR="00F204DB" w:rsidRPr="00B47884" w:rsidRDefault="00F204DB" w:rsidP="00F204DB">
            <w:r w:rsidRPr="00B47884">
              <w:t>1,3</w:t>
            </w:r>
          </w:p>
        </w:tc>
        <w:tc>
          <w:tcPr>
            <w:tcW w:w="850" w:type="dxa"/>
            <w:noWrap/>
            <w:hideMark/>
          </w:tcPr>
          <w:p w14:paraId="5B7BDEEA" w14:textId="77777777" w:rsidR="00F204DB" w:rsidRPr="00B47884" w:rsidRDefault="00F204DB" w:rsidP="00F204DB">
            <w:r w:rsidRPr="00B47884">
              <w:t>1,2</w:t>
            </w:r>
          </w:p>
        </w:tc>
        <w:tc>
          <w:tcPr>
            <w:tcW w:w="1276" w:type="dxa"/>
            <w:noWrap/>
            <w:hideMark/>
          </w:tcPr>
          <w:p w14:paraId="3A238AEE" w14:textId="77777777" w:rsidR="00F204DB" w:rsidRPr="00B47884" w:rsidRDefault="00F204DB" w:rsidP="00F204DB">
            <w:r w:rsidRPr="00B47884">
              <w:t>0,60</w:t>
            </w:r>
          </w:p>
        </w:tc>
        <w:tc>
          <w:tcPr>
            <w:tcW w:w="850" w:type="dxa"/>
            <w:noWrap/>
            <w:hideMark/>
          </w:tcPr>
          <w:p w14:paraId="009590BA" w14:textId="77777777" w:rsidR="00F204DB" w:rsidRPr="00B47884" w:rsidRDefault="00F204DB" w:rsidP="00F204DB">
            <w:r w:rsidRPr="00B47884">
              <w:t>0,9</w:t>
            </w:r>
          </w:p>
        </w:tc>
        <w:tc>
          <w:tcPr>
            <w:tcW w:w="851" w:type="dxa"/>
            <w:noWrap/>
            <w:hideMark/>
          </w:tcPr>
          <w:p w14:paraId="04DDCEE5" w14:textId="77777777" w:rsidR="00F204DB" w:rsidRPr="00B47884" w:rsidRDefault="00F204DB" w:rsidP="00F204DB">
            <w:r w:rsidRPr="00B47884">
              <w:t>0,9</w:t>
            </w:r>
          </w:p>
        </w:tc>
        <w:tc>
          <w:tcPr>
            <w:tcW w:w="1276" w:type="dxa"/>
            <w:noWrap/>
            <w:hideMark/>
          </w:tcPr>
          <w:p w14:paraId="4C56D7D2" w14:textId="77777777" w:rsidR="00F204DB" w:rsidRPr="00B47884" w:rsidRDefault="00F204DB" w:rsidP="00F204DB">
            <w:r w:rsidRPr="00B47884">
              <w:t>0,93</w:t>
            </w:r>
          </w:p>
        </w:tc>
        <w:tc>
          <w:tcPr>
            <w:tcW w:w="850" w:type="dxa"/>
            <w:noWrap/>
            <w:hideMark/>
          </w:tcPr>
          <w:p w14:paraId="3AA27434" w14:textId="77777777" w:rsidR="00F204DB" w:rsidRPr="00B47884" w:rsidRDefault="00F204DB" w:rsidP="00F204DB">
            <w:r w:rsidRPr="00B47884">
              <w:t>1,0</w:t>
            </w:r>
          </w:p>
        </w:tc>
        <w:tc>
          <w:tcPr>
            <w:tcW w:w="992" w:type="dxa"/>
            <w:noWrap/>
            <w:hideMark/>
          </w:tcPr>
          <w:p w14:paraId="0550D279" w14:textId="77777777" w:rsidR="00F204DB" w:rsidRPr="00B47884" w:rsidRDefault="00F204DB" w:rsidP="00F204DB">
            <w:r w:rsidRPr="00B47884">
              <w:t>1,0</w:t>
            </w:r>
          </w:p>
        </w:tc>
      </w:tr>
      <w:tr w:rsidR="00F204DB" w:rsidRPr="00B47884" w14:paraId="6E2092C6" w14:textId="77777777" w:rsidTr="00A80A32">
        <w:trPr>
          <w:trHeight w:val="211"/>
        </w:trPr>
        <w:tc>
          <w:tcPr>
            <w:tcW w:w="1271" w:type="dxa"/>
            <w:noWrap/>
            <w:hideMark/>
          </w:tcPr>
          <w:p w14:paraId="10BAFC7D" w14:textId="77777777" w:rsidR="00F204DB" w:rsidRPr="00B47884" w:rsidRDefault="00F204DB" w:rsidP="00F204DB">
            <w:r w:rsidRPr="00B47884">
              <w:t>0,28</w:t>
            </w:r>
          </w:p>
        </w:tc>
        <w:tc>
          <w:tcPr>
            <w:tcW w:w="851" w:type="dxa"/>
            <w:noWrap/>
            <w:hideMark/>
          </w:tcPr>
          <w:p w14:paraId="7074F99C" w14:textId="77777777" w:rsidR="00F204DB" w:rsidRPr="00B47884" w:rsidRDefault="00F204DB" w:rsidP="00F204DB">
            <w:r w:rsidRPr="00B47884">
              <w:t>1,2</w:t>
            </w:r>
          </w:p>
        </w:tc>
        <w:tc>
          <w:tcPr>
            <w:tcW w:w="850" w:type="dxa"/>
            <w:noWrap/>
            <w:hideMark/>
          </w:tcPr>
          <w:p w14:paraId="5298CA56" w14:textId="77777777" w:rsidR="00F204DB" w:rsidRPr="00B47884" w:rsidRDefault="00F204DB" w:rsidP="00F204DB">
            <w:r w:rsidRPr="00B47884">
              <w:t>1,2</w:t>
            </w:r>
          </w:p>
        </w:tc>
        <w:tc>
          <w:tcPr>
            <w:tcW w:w="1276" w:type="dxa"/>
            <w:noWrap/>
            <w:hideMark/>
          </w:tcPr>
          <w:p w14:paraId="4A97180A" w14:textId="77777777" w:rsidR="00F204DB" w:rsidRPr="00B47884" w:rsidRDefault="00F204DB" w:rsidP="00F204DB">
            <w:r w:rsidRPr="00B47884">
              <w:t>0,61</w:t>
            </w:r>
          </w:p>
        </w:tc>
        <w:tc>
          <w:tcPr>
            <w:tcW w:w="850" w:type="dxa"/>
            <w:noWrap/>
            <w:hideMark/>
          </w:tcPr>
          <w:p w14:paraId="21820676" w14:textId="77777777" w:rsidR="00F204DB" w:rsidRPr="00B47884" w:rsidRDefault="00F204DB" w:rsidP="00F204DB">
            <w:r w:rsidRPr="00B47884">
              <w:t>0,9</w:t>
            </w:r>
          </w:p>
        </w:tc>
        <w:tc>
          <w:tcPr>
            <w:tcW w:w="851" w:type="dxa"/>
            <w:noWrap/>
            <w:hideMark/>
          </w:tcPr>
          <w:p w14:paraId="143E93A5" w14:textId="77777777" w:rsidR="00F204DB" w:rsidRPr="00B47884" w:rsidRDefault="00F204DB" w:rsidP="00F204DB">
            <w:r w:rsidRPr="00B47884">
              <w:t>0,9</w:t>
            </w:r>
          </w:p>
        </w:tc>
        <w:tc>
          <w:tcPr>
            <w:tcW w:w="1276" w:type="dxa"/>
            <w:noWrap/>
            <w:hideMark/>
          </w:tcPr>
          <w:p w14:paraId="3FB2CBF3" w14:textId="77777777" w:rsidR="00F204DB" w:rsidRPr="00B47884" w:rsidRDefault="00F204DB" w:rsidP="00F204DB">
            <w:r w:rsidRPr="00B47884">
              <w:t>0,94</w:t>
            </w:r>
          </w:p>
        </w:tc>
        <w:tc>
          <w:tcPr>
            <w:tcW w:w="850" w:type="dxa"/>
            <w:noWrap/>
            <w:hideMark/>
          </w:tcPr>
          <w:p w14:paraId="49470D28" w14:textId="77777777" w:rsidR="00F204DB" w:rsidRPr="00B47884" w:rsidRDefault="00F204DB" w:rsidP="00F204DB">
            <w:r w:rsidRPr="00B47884">
              <w:t>1,0</w:t>
            </w:r>
          </w:p>
        </w:tc>
        <w:tc>
          <w:tcPr>
            <w:tcW w:w="992" w:type="dxa"/>
            <w:noWrap/>
            <w:hideMark/>
          </w:tcPr>
          <w:p w14:paraId="45D0963E" w14:textId="77777777" w:rsidR="00F204DB" w:rsidRPr="00B47884" w:rsidRDefault="00F204DB" w:rsidP="00F204DB">
            <w:r w:rsidRPr="00B47884">
              <w:t>1,0</w:t>
            </w:r>
          </w:p>
        </w:tc>
      </w:tr>
      <w:tr w:rsidR="00F204DB" w:rsidRPr="00B47884" w14:paraId="058320CD" w14:textId="77777777" w:rsidTr="00A80A32">
        <w:trPr>
          <w:trHeight w:val="211"/>
        </w:trPr>
        <w:tc>
          <w:tcPr>
            <w:tcW w:w="1271" w:type="dxa"/>
            <w:noWrap/>
            <w:hideMark/>
          </w:tcPr>
          <w:p w14:paraId="72ABB65B" w14:textId="77777777" w:rsidR="00F204DB" w:rsidRPr="00B47884" w:rsidRDefault="00F204DB" w:rsidP="00F204DB">
            <w:r w:rsidRPr="00B47884">
              <w:t>0,29</w:t>
            </w:r>
          </w:p>
        </w:tc>
        <w:tc>
          <w:tcPr>
            <w:tcW w:w="851" w:type="dxa"/>
            <w:noWrap/>
            <w:hideMark/>
          </w:tcPr>
          <w:p w14:paraId="407FA7C9" w14:textId="77777777" w:rsidR="00F204DB" w:rsidRPr="00B47884" w:rsidRDefault="00F204DB" w:rsidP="00F204DB">
            <w:r w:rsidRPr="00B47884">
              <w:t>1,2</w:t>
            </w:r>
          </w:p>
        </w:tc>
        <w:tc>
          <w:tcPr>
            <w:tcW w:w="850" w:type="dxa"/>
            <w:noWrap/>
            <w:hideMark/>
          </w:tcPr>
          <w:p w14:paraId="7C54A50E" w14:textId="77777777" w:rsidR="00F204DB" w:rsidRPr="00B47884" w:rsidRDefault="00F204DB" w:rsidP="00F204DB">
            <w:r w:rsidRPr="00B47884">
              <w:t>1,2</w:t>
            </w:r>
          </w:p>
        </w:tc>
        <w:tc>
          <w:tcPr>
            <w:tcW w:w="1276" w:type="dxa"/>
            <w:noWrap/>
            <w:hideMark/>
          </w:tcPr>
          <w:p w14:paraId="564CFE86" w14:textId="77777777" w:rsidR="00F204DB" w:rsidRPr="00B47884" w:rsidRDefault="00F204DB" w:rsidP="00F204DB">
            <w:r w:rsidRPr="00B47884">
              <w:t>0,62</w:t>
            </w:r>
          </w:p>
        </w:tc>
        <w:tc>
          <w:tcPr>
            <w:tcW w:w="850" w:type="dxa"/>
            <w:noWrap/>
            <w:hideMark/>
          </w:tcPr>
          <w:p w14:paraId="62CD3F02" w14:textId="77777777" w:rsidR="00F204DB" w:rsidRPr="00B47884" w:rsidRDefault="00F204DB" w:rsidP="00F204DB">
            <w:r w:rsidRPr="00B47884">
              <w:t>0,9</w:t>
            </w:r>
          </w:p>
        </w:tc>
        <w:tc>
          <w:tcPr>
            <w:tcW w:w="851" w:type="dxa"/>
            <w:noWrap/>
            <w:hideMark/>
          </w:tcPr>
          <w:p w14:paraId="76F711E1" w14:textId="77777777" w:rsidR="00F204DB" w:rsidRPr="00B47884" w:rsidRDefault="00F204DB" w:rsidP="00F204DB">
            <w:r w:rsidRPr="00B47884">
              <w:t>0,9</w:t>
            </w:r>
          </w:p>
        </w:tc>
        <w:tc>
          <w:tcPr>
            <w:tcW w:w="1276" w:type="dxa"/>
            <w:noWrap/>
            <w:hideMark/>
          </w:tcPr>
          <w:p w14:paraId="7F75E2FD" w14:textId="77777777" w:rsidR="00F204DB" w:rsidRPr="00B47884" w:rsidRDefault="00F204DB" w:rsidP="00F204DB">
            <w:r w:rsidRPr="00B47884">
              <w:t>0,95</w:t>
            </w:r>
          </w:p>
        </w:tc>
        <w:tc>
          <w:tcPr>
            <w:tcW w:w="850" w:type="dxa"/>
            <w:noWrap/>
            <w:hideMark/>
          </w:tcPr>
          <w:p w14:paraId="689206A8" w14:textId="77777777" w:rsidR="00F204DB" w:rsidRPr="00B47884" w:rsidRDefault="00F204DB" w:rsidP="00F204DB">
            <w:r w:rsidRPr="00B47884">
              <w:t>1,0</w:t>
            </w:r>
          </w:p>
        </w:tc>
        <w:tc>
          <w:tcPr>
            <w:tcW w:w="992" w:type="dxa"/>
            <w:noWrap/>
            <w:hideMark/>
          </w:tcPr>
          <w:p w14:paraId="451659E3" w14:textId="77777777" w:rsidR="00F204DB" w:rsidRPr="00B47884" w:rsidRDefault="00F204DB" w:rsidP="00F204DB">
            <w:r w:rsidRPr="00B47884">
              <w:t>1,0</w:t>
            </w:r>
          </w:p>
        </w:tc>
      </w:tr>
      <w:tr w:rsidR="00F204DB" w:rsidRPr="00B47884" w14:paraId="0A003F78" w14:textId="77777777" w:rsidTr="00A80A32">
        <w:trPr>
          <w:trHeight w:val="211"/>
        </w:trPr>
        <w:tc>
          <w:tcPr>
            <w:tcW w:w="1271" w:type="dxa"/>
            <w:noWrap/>
            <w:hideMark/>
          </w:tcPr>
          <w:p w14:paraId="128E08F4" w14:textId="77777777" w:rsidR="00F204DB" w:rsidRPr="00B47884" w:rsidRDefault="00F204DB" w:rsidP="00F204DB">
            <w:r w:rsidRPr="00B47884">
              <w:t>0,30</w:t>
            </w:r>
          </w:p>
        </w:tc>
        <w:tc>
          <w:tcPr>
            <w:tcW w:w="851" w:type="dxa"/>
            <w:noWrap/>
            <w:hideMark/>
          </w:tcPr>
          <w:p w14:paraId="6DFA401F" w14:textId="77777777" w:rsidR="00F204DB" w:rsidRPr="00B47884" w:rsidRDefault="00F204DB" w:rsidP="00F204DB">
            <w:r w:rsidRPr="00B47884">
              <w:t>1,2</w:t>
            </w:r>
          </w:p>
        </w:tc>
        <w:tc>
          <w:tcPr>
            <w:tcW w:w="850" w:type="dxa"/>
            <w:noWrap/>
            <w:hideMark/>
          </w:tcPr>
          <w:p w14:paraId="347ACA0B" w14:textId="77777777" w:rsidR="00F204DB" w:rsidRPr="00B47884" w:rsidRDefault="00F204DB" w:rsidP="00F204DB">
            <w:r w:rsidRPr="00B47884">
              <w:t>1,2</w:t>
            </w:r>
          </w:p>
        </w:tc>
        <w:tc>
          <w:tcPr>
            <w:tcW w:w="1276" w:type="dxa"/>
            <w:noWrap/>
            <w:hideMark/>
          </w:tcPr>
          <w:p w14:paraId="65A5C74F" w14:textId="77777777" w:rsidR="00F204DB" w:rsidRPr="00B47884" w:rsidRDefault="00F204DB" w:rsidP="00F204DB">
            <w:r w:rsidRPr="00B47884">
              <w:t>0,63</w:t>
            </w:r>
          </w:p>
        </w:tc>
        <w:tc>
          <w:tcPr>
            <w:tcW w:w="850" w:type="dxa"/>
            <w:noWrap/>
            <w:hideMark/>
          </w:tcPr>
          <w:p w14:paraId="23DC0E33" w14:textId="77777777" w:rsidR="00F204DB" w:rsidRPr="00B47884" w:rsidRDefault="00F204DB" w:rsidP="00F204DB">
            <w:r w:rsidRPr="00B47884">
              <w:t>0,9</w:t>
            </w:r>
          </w:p>
        </w:tc>
        <w:tc>
          <w:tcPr>
            <w:tcW w:w="851" w:type="dxa"/>
            <w:noWrap/>
            <w:hideMark/>
          </w:tcPr>
          <w:p w14:paraId="4C196E9A" w14:textId="77777777" w:rsidR="00F204DB" w:rsidRPr="00B47884" w:rsidRDefault="00F204DB" w:rsidP="00F204DB">
            <w:r w:rsidRPr="00B47884">
              <w:t>0,9</w:t>
            </w:r>
          </w:p>
        </w:tc>
        <w:tc>
          <w:tcPr>
            <w:tcW w:w="1276" w:type="dxa"/>
            <w:noWrap/>
            <w:hideMark/>
          </w:tcPr>
          <w:p w14:paraId="06B4ED01" w14:textId="77777777" w:rsidR="00F204DB" w:rsidRPr="00B47884" w:rsidRDefault="00F204DB" w:rsidP="00F204DB">
            <w:r w:rsidRPr="00B47884">
              <w:t>0,96</w:t>
            </w:r>
          </w:p>
        </w:tc>
        <w:tc>
          <w:tcPr>
            <w:tcW w:w="850" w:type="dxa"/>
            <w:noWrap/>
            <w:hideMark/>
          </w:tcPr>
          <w:p w14:paraId="65F4F7C8" w14:textId="77777777" w:rsidR="00F204DB" w:rsidRPr="00B47884" w:rsidRDefault="00F204DB" w:rsidP="00F204DB">
            <w:r w:rsidRPr="00B47884">
              <w:t>1,0</w:t>
            </w:r>
          </w:p>
        </w:tc>
        <w:tc>
          <w:tcPr>
            <w:tcW w:w="992" w:type="dxa"/>
            <w:noWrap/>
            <w:hideMark/>
          </w:tcPr>
          <w:p w14:paraId="01D2AB3F" w14:textId="77777777" w:rsidR="00F204DB" w:rsidRPr="00B47884" w:rsidRDefault="00F204DB" w:rsidP="00F204DB">
            <w:r w:rsidRPr="00B47884">
              <w:t>1,0</w:t>
            </w:r>
          </w:p>
        </w:tc>
      </w:tr>
      <w:tr w:rsidR="00F204DB" w:rsidRPr="00B47884" w14:paraId="7A1B1AFC" w14:textId="77777777" w:rsidTr="00A80A32">
        <w:trPr>
          <w:trHeight w:val="211"/>
        </w:trPr>
        <w:tc>
          <w:tcPr>
            <w:tcW w:w="1271" w:type="dxa"/>
            <w:noWrap/>
            <w:hideMark/>
          </w:tcPr>
          <w:p w14:paraId="468F9F2F" w14:textId="77777777" w:rsidR="00F204DB" w:rsidRPr="00B47884" w:rsidRDefault="00F204DB" w:rsidP="00F204DB">
            <w:r w:rsidRPr="00B47884">
              <w:t>0,31</w:t>
            </w:r>
          </w:p>
        </w:tc>
        <w:tc>
          <w:tcPr>
            <w:tcW w:w="851" w:type="dxa"/>
            <w:noWrap/>
            <w:hideMark/>
          </w:tcPr>
          <w:p w14:paraId="0EDAAE93" w14:textId="77777777" w:rsidR="00F204DB" w:rsidRPr="00B47884" w:rsidRDefault="00F204DB" w:rsidP="00F204DB">
            <w:r w:rsidRPr="00B47884">
              <w:t>1,2</w:t>
            </w:r>
          </w:p>
        </w:tc>
        <w:tc>
          <w:tcPr>
            <w:tcW w:w="850" w:type="dxa"/>
            <w:noWrap/>
            <w:hideMark/>
          </w:tcPr>
          <w:p w14:paraId="76680628" w14:textId="77777777" w:rsidR="00F204DB" w:rsidRPr="00B47884" w:rsidRDefault="00F204DB" w:rsidP="00F204DB">
            <w:r w:rsidRPr="00B47884">
              <w:t>1,2</w:t>
            </w:r>
          </w:p>
        </w:tc>
        <w:tc>
          <w:tcPr>
            <w:tcW w:w="1276" w:type="dxa"/>
            <w:noWrap/>
            <w:hideMark/>
          </w:tcPr>
          <w:p w14:paraId="0FC114AF" w14:textId="77777777" w:rsidR="00F204DB" w:rsidRPr="00B47884" w:rsidRDefault="00F204DB" w:rsidP="00F204DB">
            <w:r w:rsidRPr="00B47884">
              <w:t>0,64</w:t>
            </w:r>
          </w:p>
        </w:tc>
        <w:tc>
          <w:tcPr>
            <w:tcW w:w="850" w:type="dxa"/>
            <w:noWrap/>
            <w:hideMark/>
          </w:tcPr>
          <w:p w14:paraId="7D4343A1" w14:textId="77777777" w:rsidR="00F204DB" w:rsidRPr="00B47884" w:rsidRDefault="00F204DB" w:rsidP="00F204DB">
            <w:r w:rsidRPr="00B47884">
              <w:t>0,9</w:t>
            </w:r>
          </w:p>
        </w:tc>
        <w:tc>
          <w:tcPr>
            <w:tcW w:w="851" w:type="dxa"/>
            <w:noWrap/>
            <w:hideMark/>
          </w:tcPr>
          <w:p w14:paraId="18867153" w14:textId="77777777" w:rsidR="00F204DB" w:rsidRPr="00B47884" w:rsidRDefault="00F204DB" w:rsidP="00F204DB">
            <w:r w:rsidRPr="00B47884">
              <w:t>0,9</w:t>
            </w:r>
          </w:p>
        </w:tc>
        <w:tc>
          <w:tcPr>
            <w:tcW w:w="1276" w:type="dxa"/>
            <w:noWrap/>
            <w:hideMark/>
          </w:tcPr>
          <w:p w14:paraId="78B63E1D" w14:textId="77777777" w:rsidR="00F204DB" w:rsidRPr="00B47884" w:rsidRDefault="00F204DB" w:rsidP="00F204DB">
            <w:r w:rsidRPr="00B47884">
              <w:t>0,97</w:t>
            </w:r>
          </w:p>
        </w:tc>
        <w:tc>
          <w:tcPr>
            <w:tcW w:w="850" w:type="dxa"/>
            <w:noWrap/>
            <w:hideMark/>
          </w:tcPr>
          <w:p w14:paraId="0279CAE3" w14:textId="77777777" w:rsidR="00F204DB" w:rsidRPr="00B47884" w:rsidRDefault="00F204DB" w:rsidP="00F204DB">
            <w:r w:rsidRPr="00B47884">
              <w:t>1,0</w:t>
            </w:r>
          </w:p>
        </w:tc>
        <w:tc>
          <w:tcPr>
            <w:tcW w:w="992" w:type="dxa"/>
            <w:noWrap/>
            <w:hideMark/>
          </w:tcPr>
          <w:p w14:paraId="15690CC2" w14:textId="77777777" w:rsidR="00F204DB" w:rsidRPr="00B47884" w:rsidRDefault="00F204DB" w:rsidP="00F204DB">
            <w:r w:rsidRPr="00B47884">
              <w:t>1,0</w:t>
            </w:r>
          </w:p>
        </w:tc>
      </w:tr>
      <w:tr w:rsidR="00F204DB" w:rsidRPr="00B47884" w14:paraId="55DD6137" w14:textId="77777777" w:rsidTr="00A80A32">
        <w:trPr>
          <w:trHeight w:val="211"/>
        </w:trPr>
        <w:tc>
          <w:tcPr>
            <w:tcW w:w="1271" w:type="dxa"/>
            <w:noWrap/>
            <w:hideMark/>
          </w:tcPr>
          <w:p w14:paraId="7CE72257" w14:textId="77777777" w:rsidR="00F204DB" w:rsidRPr="00B47884" w:rsidRDefault="00F204DB" w:rsidP="00F204DB">
            <w:r w:rsidRPr="00B47884">
              <w:t>0,32</w:t>
            </w:r>
          </w:p>
        </w:tc>
        <w:tc>
          <w:tcPr>
            <w:tcW w:w="851" w:type="dxa"/>
            <w:noWrap/>
            <w:hideMark/>
          </w:tcPr>
          <w:p w14:paraId="4A1D59EB" w14:textId="77777777" w:rsidR="00F204DB" w:rsidRPr="00B47884" w:rsidRDefault="00F204DB" w:rsidP="00F204DB">
            <w:r w:rsidRPr="00B47884">
              <w:t>1,2</w:t>
            </w:r>
          </w:p>
        </w:tc>
        <w:tc>
          <w:tcPr>
            <w:tcW w:w="850" w:type="dxa"/>
            <w:noWrap/>
            <w:hideMark/>
          </w:tcPr>
          <w:p w14:paraId="630F5F04" w14:textId="77777777" w:rsidR="00F204DB" w:rsidRPr="00B47884" w:rsidRDefault="00F204DB" w:rsidP="00F204DB">
            <w:r w:rsidRPr="00B47884">
              <w:t>1,1</w:t>
            </w:r>
          </w:p>
        </w:tc>
        <w:tc>
          <w:tcPr>
            <w:tcW w:w="1276" w:type="dxa"/>
            <w:noWrap/>
            <w:hideMark/>
          </w:tcPr>
          <w:p w14:paraId="5FBD03B4" w14:textId="77777777" w:rsidR="00F204DB" w:rsidRPr="00B47884" w:rsidRDefault="00F204DB" w:rsidP="00F204DB">
            <w:r w:rsidRPr="00B47884">
              <w:t>0,65</w:t>
            </w:r>
          </w:p>
        </w:tc>
        <w:tc>
          <w:tcPr>
            <w:tcW w:w="850" w:type="dxa"/>
            <w:noWrap/>
            <w:hideMark/>
          </w:tcPr>
          <w:p w14:paraId="7143F5C4" w14:textId="77777777" w:rsidR="00F204DB" w:rsidRPr="00B47884" w:rsidRDefault="00F204DB" w:rsidP="00F204DB">
            <w:r w:rsidRPr="00B47884">
              <w:t>0,9</w:t>
            </w:r>
          </w:p>
        </w:tc>
        <w:tc>
          <w:tcPr>
            <w:tcW w:w="851" w:type="dxa"/>
            <w:noWrap/>
            <w:hideMark/>
          </w:tcPr>
          <w:p w14:paraId="57385730" w14:textId="77777777" w:rsidR="00F204DB" w:rsidRPr="00B47884" w:rsidRDefault="00F204DB" w:rsidP="00F204DB">
            <w:r w:rsidRPr="00B47884">
              <w:t>0,9</w:t>
            </w:r>
          </w:p>
        </w:tc>
        <w:tc>
          <w:tcPr>
            <w:tcW w:w="1276" w:type="dxa"/>
            <w:noWrap/>
            <w:hideMark/>
          </w:tcPr>
          <w:p w14:paraId="2775B75D" w14:textId="77777777" w:rsidR="00F204DB" w:rsidRPr="00B47884" w:rsidRDefault="00F204DB" w:rsidP="00F204DB">
            <w:r w:rsidRPr="00B47884">
              <w:t>0,98</w:t>
            </w:r>
          </w:p>
        </w:tc>
        <w:tc>
          <w:tcPr>
            <w:tcW w:w="850" w:type="dxa"/>
            <w:noWrap/>
            <w:hideMark/>
          </w:tcPr>
          <w:p w14:paraId="6A0825FA" w14:textId="77777777" w:rsidR="00F204DB" w:rsidRPr="00B47884" w:rsidRDefault="00F204DB" w:rsidP="00F204DB">
            <w:r w:rsidRPr="00B47884">
              <w:t>1,0</w:t>
            </w:r>
          </w:p>
        </w:tc>
        <w:tc>
          <w:tcPr>
            <w:tcW w:w="992" w:type="dxa"/>
            <w:noWrap/>
            <w:hideMark/>
          </w:tcPr>
          <w:p w14:paraId="55A5D4B1" w14:textId="77777777" w:rsidR="00F204DB" w:rsidRPr="00B47884" w:rsidRDefault="00F204DB" w:rsidP="00F204DB">
            <w:r w:rsidRPr="00B47884">
              <w:t>1,0</w:t>
            </w:r>
          </w:p>
        </w:tc>
      </w:tr>
      <w:tr w:rsidR="00F204DB" w:rsidRPr="00B47884" w14:paraId="730CFA5C" w14:textId="77777777" w:rsidTr="00A80A32">
        <w:trPr>
          <w:trHeight w:val="220"/>
        </w:trPr>
        <w:tc>
          <w:tcPr>
            <w:tcW w:w="1271" w:type="dxa"/>
            <w:noWrap/>
            <w:hideMark/>
          </w:tcPr>
          <w:p w14:paraId="28E76FCC" w14:textId="77777777" w:rsidR="00F204DB" w:rsidRPr="00B47884" w:rsidRDefault="00F204DB" w:rsidP="00F204DB">
            <w:r w:rsidRPr="00B47884">
              <w:t>0,33</w:t>
            </w:r>
          </w:p>
        </w:tc>
        <w:tc>
          <w:tcPr>
            <w:tcW w:w="851" w:type="dxa"/>
            <w:noWrap/>
            <w:hideMark/>
          </w:tcPr>
          <w:p w14:paraId="51B89F67" w14:textId="77777777" w:rsidR="00F204DB" w:rsidRPr="00B47884" w:rsidRDefault="00F204DB" w:rsidP="00F204DB">
            <w:r w:rsidRPr="00B47884">
              <w:t>1,2</w:t>
            </w:r>
          </w:p>
        </w:tc>
        <w:tc>
          <w:tcPr>
            <w:tcW w:w="850" w:type="dxa"/>
            <w:noWrap/>
            <w:hideMark/>
          </w:tcPr>
          <w:p w14:paraId="32C81866" w14:textId="77777777" w:rsidR="00F204DB" w:rsidRPr="00B47884" w:rsidRDefault="00F204DB" w:rsidP="00F204DB">
            <w:r w:rsidRPr="00B47884">
              <w:t>1,1</w:t>
            </w:r>
          </w:p>
        </w:tc>
        <w:tc>
          <w:tcPr>
            <w:tcW w:w="1276" w:type="dxa"/>
            <w:noWrap/>
            <w:hideMark/>
          </w:tcPr>
          <w:p w14:paraId="415CBCB3" w14:textId="77777777" w:rsidR="00F204DB" w:rsidRPr="00B47884" w:rsidRDefault="00F204DB" w:rsidP="00F204DB">
            <w:r w:rsidRPr="00B47884">
              <w:t>0,66</w:t>
            </w:r>
          </w:p>
        </w:tc>
        <w:tc>
          <w:tcPr>
            <w:tcW w:w="850" w:type="dxa"/>
            <w:noWrap/>
            <w:hideMark/>
          </w:tcPr>
          <w:p w14:paraId="1DBFE8FC" w14:textId="77777777" w:rsidR="00F204DB" w:rsidRPr="00B47884" w:rsidRDefault="00F204DB" w:rsidP="00F204DB">
            <w:r w:rsidRPr="00B47884">
              <w:t>0,9</w:t>
            </w:r>
          </w:p>
        </w:tc>
        <w:tc>
          <w:tcPr>
            <w:tcW w:w="851" w:type="dxa"/>
            <w:noWrap/>
            <w:hideMark/>
          </w:tcPr>
          <w:p w14:paraId="6659C9BC" w14:textId="77777777" w:rsidR="00F204DB" w:rsidRPr="00B47884" w:rsidRDefault="00F204DB" w:rsidP="00F204DB">
            <w:r w:rsidRPr="00B47884">
              <w:t>0,9</w:t>
            </w:r>
          </w:p>
        </w:tc>
        <w:tc>
          <w:tcPr>
            <w:tcW w:w="1276" w:type="dxa"/>
            <w:noWrap/>
            <w:hideMark/>
          </w:tcPr>
          <w:p w14:paraId="1D9D285C" w14:textId="77777777" w:rsidR="00F204DB" w:rsidRPr="00B47884" w:rsidRDefault="00F204DB" w:rsidP="00F204DB">
            <w:r w:rsidRPr="00B47884">
              <w:t>0,99</w:t>
            </w:r>
          </w:p>
        </w:tc>
        <w:tc>
          <w:tcPr>
            <w:tcW w:w="850" w:type="dxa"/>
            <w:noWrap/>
            <w:hideMark/>
          </w:tcPr>
          <w:p w14:paraId="31221CF3" w14:textId="77777777" w:rsidR="00F204DB" w:rsidRPr="00B47884" w:rsidRDefault="00F204DB" w:rsidP="00F204DB">
            <w:r w:rsidRPr="00B47884">
              <w:t>1,0</w:t>
            </w:r>
          </w:p>
        </w:tc>
        <w:tc>
          <w:tcPr>
            <w:tcW w:w="992" w:type="dxa"/>
            <w:noWrap/>
            <w:hideMark/>
          </w:tcPr>
          <w:p w14:paraId="04BD73B8" w14:textId="77777777" w:rsidR="00F204DB" w:rsidRPr="00B47884" w:rsidRDefault="00F204DB" w:rsidP="00F204DB">
            <w:r w:rsidRPr="00B47884">
              <w:t>1,0</w:t>
            </w:r>
          </w:p>
        </w:tc>
      </w:tr>
    </w:tbl>
    <w:p w14:paraId="58042AC5" w14:textId="34947191" w:rsidR="00B47884" w:rsidRPr="00B47884" w:rsidRDefault="00B47884" w:rsidP="34C788BA">
      <w:pPr>
        <w:ind w:left="4248" w:firstLine="708"/>
      </w:pPr>
      <w:bookmarkStart w:id="14" w:name="_Hlk104558552"/>
      <w:r>
        <w:lastRenderedPageBreak/>
        <w:t>Lisa 3/1</w:t>
      </w:r>
    </w:p>
    <w:p w14:paraId="32E9BE2E" w14:textId="0A30D72F"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4C2221" w:rsidRPr="00830247">
        <w:rPr>
          <w:sz w:val="22"/>
          <w:szCs w:val="22"/>
        </w:rPr>
        <w:t xml:space="preserve">töövõtu raamlepingu </w:t>
      </w:r>
      <w:r w:rsidRPr="00B47884">
        <w:t xml:space="preserve">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4"/>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Keskmised kütusekulud kokkuveol</w:t>
      </w:r>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r w:rsidRPr="00B47884">
              <w:rPr>
                <w:b/>
                <w:bCs/>
              </w:rPr>
              <w:t>Kokkuveo kaugus (m)</w:t>
            </w:r>
          </w:p>
        </w:tc>
        <w:tc>
          <w:tcPr>
            <w:tcW w:w="1457" w:type="dxa"/>
            <w:vMerge w:val="restart"/>
            <w:hideMark/>
          </w:tcPr>
          <w:p w14:paraId="136CE569" w14:textId="77777777" w:rsidR="00B47884" w:rsidRPr="00B47884" w:rsidRDefault="00B47884" w:rsidP="00B47884">
            <w:pPr>
              <w:rPr>
                <w:b/>
                <w:bCs/>
              </w:rPr>
            </w:pPr>
            <w:r w:rsidRPr="00B47884">
              <w:rPr>
                <w:b/>
                <w:bCs/>
              </w:rPr>
              <w:t>LR, RD, TR (l/tm)</w:t>
            </w:r>
          </w:p>
        </w:tc>
        <w:tc>
          <w:tcPr>
            <w:tcW w:w="1611" w:type="dxa"/>
            <w:vMerge w:val="restart"/>
            <w:hideMark/>
          </w:tcPr>
          <w:p w14:paraId="53A9B932" w14:textId="77777777" w:rsidR="00B47884" w:rsidRPr="00B47884" w:rsidRDefault="00B47884" w:rsidP="00B47884">
            <w:pPr>
              <w:rPr>
                <w:b/>
                <w:bCs/>
              </w:rPr>
            </w:pPr>
            <w:r w:rsidRPr="00B47884">
              <w:rPr>
                <w:b/>
                <w:bCs/>
              </w:rPr>
              <w:t xml:space="preserve">HR, AR, HL, VE, VR, KU, SR (l/tm)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5D8F0BB"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4C2221" w:rsidRPr="00830247">
        <w:rPr>
          <w:sz w:val="22"/>
          <w:szCs w:val="22"/>
        </w:rPr>
        <w:t xml:space="preserve">töövõtu raamlepingu </w:t>
      </w:r>
      <w:r w:rsidRPr="00B47884">
        <w:t xml:space="preserve">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lastRenderedPageBreak/>
        <w:t>Lisa 4/1</w:t>
      </w:r>
    </w:p>
    <w:p w14:paraId="32C43739" w14:textId="102A71A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4C2221" w:rsidRPr="00830247">
        <w:rPr>
          <w:sz w:val="22"/>
          <w:szCs w:val="22"/>
        </w:rPr>
        <w:t xml:space="preserve">töövõtu raamlepingu </w:t>
      </w:r>
      <w:r w:rsidRPr="00B47884">
        <w:rPr>
          <w:sz w:val="22"/>
          <w:szCs w:val="22"/>
        </w:rPr>
        <w:t xml:space="preserve">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noWrap/>
            <w:vAlign w:val="bottom"/>
          </w:tcPr>
          <w:p w14:paraId="6C20359A" w14:textId="77777777" w:rsidR="00B47884" w:rsidRPr="00B47884" w:rsidRDefault="00B47884" w:rsidP="00B47884">
            <w:pPr>
              <w:jc w:val="center"/>
            </w:pPr>
            <w:r w:rsidRPr="00B47884">
              <w:t>Forvarder</w:t>
            </w:r>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49429BC3" w14:textId="7BCFD2D4" w:rsidR="00B47884" w:rsidRPr="00B47884" w:rsidRDefault="00B47884" w:rsidP="34C788BA">
      <w:pPr>
        <w:jc w:val="both"/>
        <w:outlineLvl w:val="0"/>
        <w:rPr>
          <w:b/>
          <w:bCs/>
        </w:rPr>
      </w:pP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673F4F04" w:rsidR="00B47884" w:rsidRPr="00B47884" w:rsidRDefault="00000E4A" w:rsidP="007F7C57">
      <w:pPr>
        <w:tabs>
          <w:tab w:val="left" w:pos="708"/>
          <w:tab w:val="left" w:pos="1416"/>
          <w:tab w:val="left" w:pos="2124"/>
          <w:tab w:val="left" w:pos="2832"/>
          <w:tab w:val="left" w:pos="3540"/>
          <w:tab w:val="left" w:pos="4248"/>
          <w:tab w:val="left" w:pos="4956"/>
          <w:tab w:val="left" w:pos="5664"/>
          <w:tab w:val="left" w:pos="6525"/>
        </w:tabs>
        <w:jc w:val="both"/>
      </w:pPr>
      <w:sdt>
        <w:sdtPr>
          <w:rPr>
            <w:b/>
            <w:bCs/>
            <w:lang w:eastAsia="en-US"/>
          </w:rPr>
          <w:id w:val="1954131556"/>
          <w:placeholder>
            <w:docPart w:val="A26EE4CF0CF049DEB64E7A0561D39D50"/>
          </w:placeholder>
          <w:comboBox>
            <w:listItem w:displayText=" " w:value=" "/>
            <w:listItem w:displayText="(allkirjastatud digitaalselt)" w:value="(allkirjastatud digitaalselt)"/>
          </w:comboBox>
        </w:sdtPr>
        <w:sdtEndPr/>
        <w:sdtContent>
          <w:r w:rsidR="00B47884" w:rsidRPr="34C788BA">
            <w:rPr>
              <w:b/>
              <w:bCs/>
              <w:lang w:eastAsia="en-US"/>
            </w:rPr>
            <w:t>(allkirjastatud digitaalselt)</w:t>
          </w:r>
        </w:sdtContent>
      </w:sdt>
      <w:sdt>
        <w:sdtPr>
          <w:rPr>
            <w:b/>
            <w:bCs/>
            <w:lang w:eastAsia="en-US"/>
          </w:rPr>
          <w:id w:val="-1517070893"/>
          <w:placeholder>
            <w:docPart w:val="4CCC5F3C13144665AC030A6629B37C9A"/>
          </w:placeholder>
          <w:comboBox>
            <w:listItem w:displayText=" " w:value=" "/>
            <w:listItem w:displayText="(allkirjastatud digitaalselt)" w:value="(allkirjastatud digitaalselt)"/>
          </w:comboBox>
        </w:sdtPr>
        <w:sdtEndPr/>
        <w:sdtContent/>
      </w:sdt>
    </w:p>
    <w:p w14:paraId="26334F3B" w14:textId="02C729AB" w:rsidR="00B47884" w:rsidRPr="00B47884" w:rsidRDefault="00B47884" w:rsidP="007F7C57">
      <w:pPr>
        <w:tabs>
          <w:tab w:val="left" w:pos="708"/>
          <w:tab w:val="left" w:pos="1416"/>
          <w:tab w:val="left" w:pos="2124"/>
          <w:tab w:val="left" w:pos="2832"/>
          <w:tab w:val="left" w:pos="3540"/>
          <w:tab w:val="left" w:pos="4248"/>
          <w:tab w:val="left" w:pos="4956"/>
          <w:tab w:val="left" w:pos="5664"/>
          <w:tab w:val="left" w:pos="6525"/>
        </w:tabs>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676850E0"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6D7814" w:rsidRPr="00830247">
        <w:rPr>
          <w:sz w:val="22"/>
          <w:szCs w:val="22"/>
        </w:rPr>
        <w:t xml:space="preserve">töövõtu raamlepingu </w:t>
      </w:r>
      <w:r w:rsidRPr="00B47884">
        <w:t xml:space="preserve">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End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RMKs töötavatel harvesteridel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Harvestermõõtmine – harvesteriga valmistatava puidu noti mõõtmine harvesteri mõõteseadmetega ja noti mahu arvutamine harvesteri tarkvaraga.</w:t>
      </w:r>
    </w:p>
    <w:p w14:paraId="76BE8598" w14:textId="77777777" w:rsidR="00B47884" w:rsidRPr="00B47884" w:rsidRDefault="00B47884" w:rsidP="003E6049">
      <w:pPr>
        <w:numPr>
          <w:ilvl w:val="1"/>
          <w:numId w:val="36"/>
        </w:numPr>
        <w:jc w:val="both"/>
        <w:outlineLvl w:val="0"/>
      </w:pPr>
      <w:r w:rsidRPr="00B47884">
        <w:t>General StanforD standard – Euroopa metsamasinate tootjate poolt kokkulepitud tehniline reeglistik, mille alusel infosüsteemid omavahel suhtlevad.</w:t>
      </w:r>
    </w:p>
    <w:p w14:paraId="061804A5" w14:textId="77777777" w:rsidR="00B47884" w:rsidRPr="00B47884" w:rsidRDefault="00B47884" w:rsidP="003E6049">
      <w:pPr>
        <w:numPr>
          <w:ilvl w:val="1"/>
          <w:numId w:val="36"/>
        </w:numPr>
        <w:jc w:val="both"/>
        <w:outlineLvl w:val="0"/>
      </w:pPr>
      <w:r w:rsidRPr="00B47884">
        <w:t>Järkamisfail (*.apt)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(*.prd)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(*.ktr,*hqc)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harvesteri poolt järgatud noti pikkuse ja diameetri kontrollimine mõõdulindi ja kalibreerimisklupega.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Mõõtmisseade – harvesteril kasutatav mõõtmisseade ja -tarkvara.</w:t>
      </w:r>
    </w:p>
    <w:p w14:paraId="7321534E" w14:textId="77777777" w:rsidR="00B47884" w:rsidRPr="00B47884" w:rsidRDefault="00B47884" w:rsidP="003E6049">
      <w:pPr>
        <w:numPr>
          <w:ilvl w:val="1"/>
          <w:numId w:val="36"/>
        </w:numPr>
        <w:jc w:val="both"/>
        <w:outlineLvl w:val="0"/>
      </w:pPr>
      <w:r w:rsidRPr="00B47884">
        <w:t xml:space="preserve">Kalibreerimisklupe – elektrooniline täpisklupe, mille ekraanil ei kuvata harvesteri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järkamisel.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ülemõõduta;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Lubatud on kasutada noti mahu arvutamisel teisi General StanforD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r w:rsidRPr="00B47884">
        <w:t>Harvesteril kasutatav mõõtmisseade peab vastama rahvusvahelise General StanForD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kasutatud ülemõõdud;</w:t>
      </w:r>
    </w:p>
    <w:p w14:paraId="3A9EF1F5" w14:textId="77777777" w:rsidR="00B47884" w:rsidRPr="00B47884" w:rsidRDefault="00B47884" w:rsidP="003E6049">
      <w:pPr>
        <w:numPr>
          <w:ilvl w:val="2"/>
          <w:numId w:val="36"/>
        </w:numPr>
        <w:jc w:val="both"/>
        <w:outlineLvl w:val="0"/>
      </w:pPr>
      <w:r w:rsidRPr="00B47884">
        <w:t xml:space="preserve">mahuarvutuse seadistuse muudatused kuupäevaliselt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(tm).</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järkamisfaili (*.apt),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segapuu);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ülemõõdud;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 xml:space="preserve">Mõõtmisseade peab võimaldama saata elektrooniliselt toodangufaili (*.prd),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harvesteri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segapuu);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ülemõõduta);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ülemõõduta; </w:t>
      </w:r>
    </w:p>
    <w:p w14:paraId="0D60395D" w14:textId="77777777" w:rsidR="00B47884" w:rsidRPr="00B47884" w:rsidRDefault="00B47884" w:rsidP="003E6049">
      <w:pPr>
        <w:numPr>
          <w:ilvl w:val="2"/>
          <w:numId w:val="36"/>
        </w:numPr>
        <w:jc w:val="both"/>
        <w:outlineLvl w:val="0"/>
      </w:pPr>
      <w:r w:rsidRPr="00B47884">
        <w:t xml:space="preserve">tüvemaht puuliikide kaupa eraldi ja puuliigid kokku (tm);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 xml:space="preserve">toodangufaili (*.prd)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 xml:space="preserve">nõuetele vastavad kalibreerimisfailid (*.ktr või *.hqc)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harvesteri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Harvesteroperaator peab salvestama mõõtmisseadmesse raielangiti toodangufaili (*.prd), kalibreerimisfaili (*.ktr või *.hqc)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Kui kontrollkalibreerimisel selgub, et näidud erinevad üle lubatud vea piiri, viiakse läbi harvesteri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harvesteri lõikepea või harvesteri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 xml:space="preserve">iga puuliigi kohta peab olema eraldi *.ktr  või *.hqc fail, ühes *.ktr või *.hqc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rinnasdiameetriga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järgatakse vajalik hulk notte, notid paigutatakse raielangile eraldi järkamise järjekorras, et hiljem oleks lihtsam mõõta; </w:t>
      </w:r>
    </w:p>
    <w:p w14:paraId="1C04CBF4" w14:textId="77777777" w:rsidR="00B47884" w:rsidRPr="00B47884" w:rsidRDefault="00B47884" w:rsidP="003E6049">
      <w:pPr>
        <w:numPr>
          <w:ilvl w:val="2"/>
          <w:numId w:val="36"/>
        </w:numPr>
        <w:jc w:val="both"/>
        <w:outlineLvl w:val="0"/>
      </w:pPr>
      <w:r w:rsidRPr="00B47884">
        <w:t xml:space="preserve">harvesteri arvutist saadetakse andmed kalibreerimiskluppe;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kalibreerimiskluppe; </w:t>
      </w:r>
    </w:p>
    <w:p w14:paraId="4B18E2EA" w14:textId="77777777" w:rsidR="00B47884" w:rsidRPr="00B47884" w:rsidRDefault="00B47884" w:rsidP="003E6049">
      <w:pPr>
        <w:numPr>
          <w:ilvl w:val="2"/>
          <w:numId w:val="36"/>
        </w:numPr>
        <w:jc w:val="both"/>
        <w:outlineLvl w:val="0"/>
      </w:pPr>
      <w:r w:rsidRPr="00B47884">
        <w:t xml:space="preserve">mõõdetakse kalibreerimisklupe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kõik mõõtmistulemused saadetakse kalibreerimisklupest harvesteri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ülemõõdust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Juhul, kui harvesteri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harvesteril,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harvesteri tarkvaraga ühilduva kalibreerimisklupe ja mõõdulindiga. </w:t>
      </w:r>
    </w:p>
    <w:p w14:paraId="0A3E96F8" w14:textId="77777777" w:rsidR="00B47884" w:rsidRPr="00B47884" w:rsidRDefault="00B47884" w:rsidP="003E6049">
      <w:pPr>
        <w:numPr>
          <w:ilvl w:val="1"/>
          <w:numId w:val="36"/>
        </w:numPr>
        <w:jc w:val="both"/>
        <w:outlineLvl w:val="0"/>
      </w:pPr>
      <w:r w:rsidRPr="00B47884">
        <w:t xml:space="preserve">„RMK kinnitatud harvesteri“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harvesteroperaatori tööle võtmisest. Uus harvesteroperaator peab läbi viima kontrollkalibreerimise ja saatma *.ktr või *.hqc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harvesterile antud staatus ”RMK kinnitatud harvester”, kui: </w:t>
      </w:r>
    </w:p>
    <w:p w14:paraId="68D2EDB5" w14:textId="77777777" w:rsidR="00B47884" w:rsidRPr="00B47884" w:rsidRDefault="00B47884" w:rsidP="003E6049">
      <w:pPr>
        <w:numPr>
          <w:ilvl w:val="2"/>
          <w:numId w:val="36"/>
        </w:numPr>
        <w:jc w:val="both"/>
        <w:outlineLvl w:val="0"/>
      </w:pPr>
      <w:r w:rsidRPr="00B47884">
        <w:t xml:space="preserve">harvesteroperaator ei edasta *.ktr või *.hqc faile tähtajaks; </w:t>
      </w:r>
    </w:p>
    <w:p w14:paraId="7EF61570" w14:textId="77777777" w:rsidR="00B47884" w:rsidRPr="00B47884" w:rsidRDefault="00B47884" w:rsidP="003E6049">
      <w:pPr>
        <w:numPr>
          <w:ilvl w:val="2"/>
          <w:numId w:val="36"/>
        </w:numPr>
        <w:jc w:val="both"/>
        <w:outlineLvl w:val="0"/>
      </w:pPr>
      <w:r w:rsidRPr="00B47884">
        <w:t xml:space="preserve">harvesteroperaatori edastatud *.ktr või *.hqc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r w:rsidRPr="00B47884">
        <w:t xml:space="preserve">kalibreerimisklupes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2DF7DB4A"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EndPr/>
        <w:sdtContent>
          <w:r w:rsidRPr="00B47884">
            <w:t>[Vali kuupäev]</w:t>
          </w:r>
        </w:sdtContent>
      </w:sdt>
      <w:r w:rsidRPr="00B47884">
        <w:t xml:space="preserve"> raie- ja kokkuveoteenuse </w:t>
      </w:r>
      <w:r w:rsidR="006D7814" w:rsidRPr="00830247">
        <w:rPr>
          <w:sz w:val="22"/>
          <w:szCs w:val="22"/>
        </w:rPr>
        <w:t xml:space="preserve">töövõtu raamlepingu </w:t>
      </w:r>
      <w:r w:rsidRPr="00B47884">
        <w:t xml:space="preserve">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juurepessu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Lekkinud kütus või määrdeained tuleb kokku koguda ja kuni ära</w:t>
      </w:r>
      <w:r w:rsidRPr="00B47884">
        <w:softHyphen/>
      </w:r>
      <w:r w:rsidRPr="00B47884">
        <w:softHyphen/>
        <w:t>veoni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akud, hüdro</w:t>
      </w:r>
      <w:r w:rsidRPr="00B47884">
        <w:softHyphen/>
        <w:t>voolikud,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absorbentgraanulid vähemalt 20 kg või absorbentmatt, kui masinaks on harvester, forvarder,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veok, hakkur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r w:rsidRPr="00B47884">
        <w:t>Lõhkematerjali leidmisel, tuleb helistada</w:t>
      </w:r>
      <w:r w:rsidRPr="00B47884">
        <w:rPr>
          <w:bCs/>
        </w:rPr>
        <w:t xml:space="preserve"> 112 ja leidmisest teavitada RMK poolset </w:t>
      </w:r>
      <w:r w:rsidRPr="00B47884">
        <w:t xml:space="preserve">tööde juhti ning peatada töö kuni lõhkematerjali spetsialistide saabumiseni ning oodata edasisi </w:t>
      </w:r>
      <w:r w:rsidRPr="00B47884">
        <w:rPr>
          <w:bCs/>
        </w:rPr>
        <w:t xml:space="preserve">RMK poolseid </w:t>
      </w:r>
      <w:r w:rsidRPr="00B47884">
        <w:t xml:space="preserve">korraldusi. Leitud lõhkematerjali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203EC25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6D7814" w:rsidRPr="00830247">
        <w:rPr>
          <w:sz w:val="22"/>
          <w:szCs w:val="22"/>
        </w:rPr>
        <w:t xml:space="preserve">töövõtu raamlepingu </w:t>
      </w:r>
      <w:r w:rsidRPr="00B47884">
        <w:rPr>
          <w:sz w:val="22"/>
          <w:szCs w:val="22"/>
        </w:rPr>
        <w:t xml:space="preserve">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34AC7E68" w:rsidR="00B47884" w:rsidRPr="00B47884" w:rsidRDefault="007F0CC6" w:rsidP="5992415B">
      <w:pPr>
        <w:jc w:val="both"/>
        <w:rPr>
          <w:b/>
          <w:bCs/>
        </w:rPr>
      </w:pPr>
      <w:r w:rsidRPr="5992415B">
        <w:rPr>
          <w:b/>
          <w:bCs/>
        </w:rPr>
        <w:t>Baas</w:t>
      </w:r>
      <w:r w:rsidR="00B47884" w:rsidRPr="5992415B">
        <w:rPr>
          <w:b/>
          <w:bCs/>
        </w:rPr>
        <w:t>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aegjärkselraiel,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takseerkirjelduses vastavalt metsa korraldamise juhendile fikseeritud takseertunnus.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tüveste järkamisest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r w:rsidRPr="00B47884">
        <w:rPr>
          <w:b/>
        </w:rPr>
        <w:t>Kokkuveokaugus</w:t>
      </w:r>
      <w:r w:rsidRPr="00B47884">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r w:rsidRPr="00B47884">
        <w:rPr>
          <w:b/>
        </w:rPr>
        <w:t>Peakokkuveotee</w:t>
      </w:r>
      <w:r w:rsidRPr="00B47884">
        <w:t xml:space="preserve"> – kokkuveomasina liikumistee raielangilt vahelaoplatsi.</w:t>
      </w:r>
    </w:p>
    <w:p w14:paraId="6852E659" w14:textId="77777777" w:rsidR="00B47884" w:rsidRPr="00B47884" w:rsidRDefault="00B47884" w:rsidP="00B47884">
      <w:pPr>
        <w:numPr>
          <w:ilvl w:val="0"/>
          <w:numId w:val="6"/>
        </w:numPr>
        <w:ind w:left="360"/>
        <w:jc w:val="both"/>
      </w:pPr>
      <w:r w:rsidRPr="00B47884">
        <w:rPr>
          <w:b/>
        </w:rPr>
        <w:t>Kokkuveotee</w:t>
      </w:r>
      <w:r w:rsidRPr="00B47884">
        <w:t xml:space="preserve"> – kokkuveomasina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lastRenderedPageBreak/>
        <w:t>Lisa 8/1</w:t>
      </w:r>
    </w:p>
    <w:p w14:paraId="443DF78D" w14:textId="5EB9561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6D7814" w:rsidRPr="00830247">
        <w:rPr>
          <w:sz w:val="22"/>
          <w:szCs w:val="22"/>
        </w:rPr>
        <w:t xml:space="preserve">töövõtu raamlepingu </w:t>
      </w:r>
      <w:r w:rsidRPr="00B47884">
        <w:rPr>
          <w:sz w:val="22"/>
          <w:szCs w:val="22"/>
        </w:rPr>
        <w:t xml:space="preserve">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Kui energiapuidu virna ladustatakse raidmeid ja tüveseid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energiapuit – raidmed, tüvesed (laasimata tüvesed ja laasitud tüvesed)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raidmed – ümarpuidu varumisel üle jäävad puuosad ja kasutamata puit (latv, oksad, alamõõdulised notid jms);</w:t>
      </w:r>
    </w:p>
    <w:p w14:paraId="346F798F" w14:textId="77777777" w:rsidR="00B47884" w:rsidRPr="00B47884" w:rsidRDefault="00B47884" w:rsidP="00B47884">
      <w:pPr>
        <w:numPr>
          <w:ilvl w:val="1"/>
          <w:numId w:val="7"/>
        </w:numPr>
        <w:tabs>
          <w:tab w:val="clear" w:pos="480"/>
          <w:tab w:val="num" w:pos="0"/>
        </w:tabs>
        <w:ind w:left="709" w:hanging="709"/>
        <w:jc w:val="both"/>
      </w:pPr>
      <w:r w:rsidRPr="00B47884">
        <w:t>tüvesed – laasimata puutüved või puutüve osad ja laasitud peene diameetriga ümarpuit, mis ei ole sobilik palgiks, paberi- või küttepuiduks;</w:t>
      </w:r>
    </w:p>
    <w:p w14:paraId="33972915" w14:textId="77777777" w:rsidR="00B47884" w:rsidRPr="00B47884" w:rsidRDefault="00B47884" w:rsidP="00B47884">
      <w:pPr>
        <w:numPr>
          <w:ilvl w:val="1"/>
          <w:numId w:val="7"/>
        </w:numPr>
        <w:tabs>
          <w:tab w:val="clear" w:pos="480"/>
          <w:tab w:val="num" w:pos="0"/>
        </w:tabs>
        <w:ind w:left="709" w:hanging="709"/>
        <w:jc w:val="both"/>
      </w:pPr>
      <w:r w:rsidRPr="00B47884">
        <w:t>hakkur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kattepaber – spetsiaalne paber raidmete ja tüveste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r w:rsidRPr="00B47884">
        <w:t>tm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r w:rsidRPr="00B47884">
        <w:t xml:space="preserve">hakkurit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tüveseid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kokkuveol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Vältimaks pinnase ja niiske puidu sattumist energiapuidu hulka, tuleb kokkuveol,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tüveseid,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Energiapuit tuleb ladustada sõidetava tee äärde selliselt, et seda on võimalik hakkida ja välja vedada poolhaakes oleva konteinerveokiga. Vältida tuleb tupikteid, arvestada ümber</w:t>
      </w:r>
      <w:r w:rsidRPr="00B47884">
        <w:softHyphen/>
        <w:t>pööramis</w:t>
      </w:r>
      <w:r w:rsidRPr="00B47884">
        <w:softHyphen/>
        <w:t>platsidega,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Energiapuit tuleb ladustada risti tee teljega, veokitega sissesõidul paremat kätt. Tüveste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Hakkida on võimalik ka selliselt, et hakkur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tm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Energiapuit peab vahelaos olema pidevalt tähistatud, olenemata vahelattu kokkuveetud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Kui hakkimise ajal hakitakse virnatähistustega energiapuitu, tuleb energiapuidu virn peale hakkimise lõppu hakkurijuhil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Hakkimine, kui hakkur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hakkur ja konteinerveok asuvad kõrvuti. Kui läheduses on ümberkeeramiskoht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0C1485C7">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Kombineeritud hakkimine, kus konteinerveoki esiosa täidetakse kõrvuti seistes ja tagaosa teine-teise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Tüveste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peab kogu pikkuses ja 4 m laiuselt olema kaetud raidmete, tüveste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61AB84DA">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Erinevate pikkustega tüveste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tüveste virn, kus virna kõrgust (h) mõõdetakse tüvepoolsest otsast, virna laiuseks võetakse 2/3 tüveste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tcPr>
          <w:p w14:paraId="0CBE1862" w14:textId="77777777" w:rsidR="00B47884" w:rsidRPr="00B47884" w:rsidRDefault="00B47884" w:rsidP="00B47884">
            <w:pPr>
              <w:tabs>
                <w:tab w:val="num" w:pos="0"/>
              </w:tabs>
              <w:rPr>
                <w:sz w:val="20"/>
                <w:szCs w:val="20"/>
              </w:rPr>
            </w:pPr>
            <w:r w:rsidRPr="00B47884">
              <w:rPr>
                <w:sz w:val="20"/>
                <w:szCs w:val="20"/>
              </w:rPr>
              <w:t>Raidmed ilma alusmetsa tüvesteta (alla 30% mahust tüveseid)</w:t>
            </w:r>
          </w:p>
        </w:tc>
        <w:tc>
          <w:tcPr>
            <w:tcW w:w="2073" w:type="dxa"/>
          </w:tcPr>
          <w:p w14:paraId="73BA29AF" w14:textId="77777777" w:rsidR="00B47884" w:rsidRPr="00B47884" w:rsidRDefault="00B47884" w:rsidP="00B47884">
            <w:pPr>
              <w:tabs>
                <w:tab w:val="num" w:pos="0"/>
              </w:tabs>
              <w:ind w:left="5" w:hanging="5"/>
              <w:rPr>
                <w:sz w:val="20"/>
                <w:szCs w:val="20"/>
              </w:rPr>
            </w:pPr>
            <w:r w:rsidRPr="00B47884">
              <w:rPr>
                <w:sz w:val="20"/>
                <w:szCs w:val="20"/>
              </w:rPr>
              <w:t>1.Raidmed  alusmetsa tüvestega (üle 30% mahust tüveseid).</w:t>
            </w:r>
          </w:p>
          <w:p w14:paraId="47DE26B8" w14:textId="77777777" w:rsidR="00B47884" w:rsidRPr="00B47884" w:rsidRDefault="00B47884" w:rsidP="00B47884">
            <w:pPr>
              <w:tabs>
                <w:tab w:val="num" w:pos="0"/>
              </w:tabs>
              <w:ind w:left="5" w:hanging="5"/>
              <w:rPr>
                <w:sz w:val="20"/>
                <w:szCs w:val="20"/>
              </w:rPr>
            </w:pPr>
            <w:r w:rsidRPr="00B47884">
              <w:rPr>
                <w:sz w:val="20"/>
                <w:szCs w:val="20"/>
              </w:rPr>
              <w:t>2. Tüvesed, mille  tüüka diameeter on valdavalt kuni 10 cm</w:t>
            </w:r>
          </w:p>
        </w:tc>
        <w:tc>
          <w:tcPr>
            <w:tcW w:w="1544" w:type="dxa"/>
          </w:tcPr>
          <w:p w14:paraId="30803C55" w14:textId="77777777" w:rsidR="00B47884" w:rsidRPr="00B47884" w:rsidRDefault="00B47884" w:rsidP="00B47884">
            <w:pPr>
              <w:tabs>
                <w:tab w:val="num" w:pos="0"/>
              </w:tabs>
              <w:ind w:left="5" w:hanging="5"/>
              <w:rPr>
                <w:sz w:val="20"/>
                <w:szCs w:val="20"/>
              </w:rPr>
            </w:pPr>
            <w:r w:rsidRPr="00B47884">
              <w:rPr>
                <w:sz w:val="20"/>
                <w:szCs w:val="20"/>
              </w:rPr>
              <w:t>Tüvesed, mille tüüka diameeter on valdavalt vahemikus 10-14 cm</w:t>
            </w:r>
          </w:p>
        </w:tc>
        <w:tc>
          <w:tcPr>
            <w:tcW w:w="1675" w:type="dxa"/>
          </w:tcPr>
          <w:p w14:paraId="42975A67" w14:textId="77777777" w:rsidR="00B47884" w:rsidRPr="00B47884" w:rsidRDefault="00B47884" w:rsidP="00B47884">
            <w:pPr>
              <w:tabs>
                <w:tab w:val="num" w:pos="0"/>
              </w:tabs>
              <w:rPr>
                <w:sz w:val="20"/>
                <w:szCs w:val="20"/>
              </w:rPr>
            </w:pPr>
            <w:r w:rsidRPr="00B47884">
              <w:rPr>
                <w:sz w:val="20"/>
                <w:szCs w:val="20"/>
              </w:rPr>
              <w:t>Tüvesed,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tcPr>
          <w:p w14:paraId="57443D05" w14:textId="77777777" w:rsidR="00B47884" w:rsidRPr="00B47884" w:rsidRDefault="00B47884" w:rsidP="00B47884">
            <w:pPr>
              <w:tabs>
                <w:tab w:val="num" w:pos="0"/>
              </w:tabs>
              <w:rPr>
                <w:sz w:val="20"/>
                <w:szCs w:val="20"/>
              </w:rPr>
            </w:pPr>
            <w:r w:rsidRPr="00B47884">
              <w:rPr>
                <w:sz w:val="20"/>
                <w:szCs w:val="20"/>
              </w:rPr>
              <w:t>Puhuva süsteemiga hakkuriga raidmetest ja laasimata tüvestest toodetud hakkpuit</w:t>
            </w:r>
          </w:p>
        </w:tc>
        <w:tc>
          <w:tcPr>
            <w:tcW w:w="3119" w:type="dxa"/>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tcPr>
          <w:p w14:paraId="0C1DD709" w14:textId="77777777" w:rsidR="00B47884" w:rsidRPr="00B47884" w:rsidRDefault="00B47884" w:rsidP="00B47884">
            <w:pPr>
              <w:tabs>
                <w:tab w:val="num" w:pos="0"/>
              </w:tabs>
              <w:rPr>
                <w:sz w:val="20"/>
                <w:szCs w:val="20"/>
              </w:rPr>
            </w:pPr>
            <w:r w:rsidRPr="00B47884">
              <w:rPr>
                <w:sz w:val="20"/>
                <w:szCs w:val="20"/>
              </w:rPr>
              <w:t>Puhuva süsteemiga hakkuriga ümarpuidust toodetud hakkpuit</w:t>
            </w:r>
          </w:p>
        </w:tc>
        <w:tc>
          <w:tcPr>
            <w:tcW w:w="3119" w:type="dxa"/>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tcPr>
          <w:p w14:paraId="429D7490" w14:textId="77777777" w:rsidR="00B47884" w:rsidRPr="00B47884" w:rsidRDefault="00B47884" w:rsidP="00B47884">
            <w:pPr>
              <w:tabs>
                <w:tab w:val="num" w:pos="0"/>
              </w:tabs>
              <w:rPr>
                <w:sz w:val="20"/>
                <w:szCs w:val="20"/>
              </w:rPr>
            </w:pPr>
            <w:r w:rsidRPr="00B47884">
              <w:rPr>
                <w:sz w:val="20"/>
                <w:szCs w:val="20"/>
              </w:rPr>
              <w:t>Puhuva süsteemita hakkuriga toodetud hakkpuit</w:t>
            </w:r>
          </w:p>
        </w:tc>
        <w:tc>
          <w:tcPr>
            <w:tcW w:w="3119" w:type="dxa"/>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3C96145A" w14:textId="4577317F" w:rsidR="00B47884" w:rsidRPr="00B47884" w:rsidRDefault="00B47884" w:rsidP="00B47884">
      <w:pPr>
        <w:ind w:left="4248" w:firstLine="708"/>
        <w:jc w:val="both"/>
        <w:outlineLvl w:val="0"/>
        <w:rPr>
          <w:sz w:val="22"/>
          <w:szCs w:val="22"/>
        </w:rPr>
      </w:pPr>
      <w:bookmarkStart w:id="15" w:name="_Hlk99973355"/>
      <w:bookmarkStart w:id="16" w:name="_Hlk98849895"/>
      <w:r w:rsidRPr="00B47884">
        <w:rPr>
          <w:sz w:val="22"/>
          <w:szCs w:val="22"/>
        </w:rPr>
        <w:lastRenderedPageBreak/>
        <w:t xml:space="preserve">Lisa </w:t>
      </w:r>
      <w:r w:rsidR="00483FAA">
        <w:rPr>
          <w:sz w:val="22"/>
          <w:szCs w:val="22"/>
        </w:rPr>
        <w:t>9</w:t>
      </w:r>
      <w:r w:rsidRPr="00B47884">
        <w:rPr>
          <w:sz w:val="22"/>
          <w:szCs w:val="22"/>
        </w:rPr>
        <w:t>/1</w:t>
      </w:r>
    </w:p>
    <w:p w14:paraId="649784A7" w14:textId="3BEF0B8D"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EndPr/>
        <w:sdtContent>
          <w:r w:rsidRPr="00B47884">
            <w:rPr>
              <w:sz w:val="22"/>
              <w:szCs w:val="22"/>
            </w:rPr>
            <w:t>[Vali kuupäev]</w:t>
          </w:r>
        </w:sdtContent>
      </w:sdt>
      <w:r w:rsidRPr="00B47884">
        <w:rPr>
          <w:sz w:val="22"/>
          <w:szCs w:val="22"/>
        </w:rPr>
        <w:t xml:space="preserve"> raie- ja kokkuveoteenuse </w:t>
      </w:r>
      <w:r w:rsidR="00CD3C10" w:rsidRPr="00830247">
        <w:rPr>
          <w:sz w:val="22"/>
          <w:szCs w:val="22"/>
        </w:rPr>
        <w:t xml:space="preserve">töövõtu raamlepingu </w:t>
      </w:r>
      <w:r w:rsidRPr="00B47884">
        <w:rPr>
          <w:sz w:val="22"/>
          <w:szCs w:val="22"/>
        </w:rPr>
        <w:t xml:space="preserve">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5"/>
    </w:p>
    <w:bookmarkEnd w:id="16"/>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28"/>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44A92086" w:rsidR="00CC2C9B" w:rsidRPr="00E139A0" w:rsidRDefault="00CC2C9B" w:rsidP="00CC2C9B">
      <w:pPr>
        <w:ind w:left="9912" w:firstLine="708"/>
        <w:jc w:val="both"/>
        <w:outlineLvl w:val="0"/>
        <w:rPr>
          <w:sz w:val="22"/>
          <w:szCs w:val="22"/>
        </w:rPr>
      </w:pPr>
      <w:bookmarkStart w:id="17" w:name="_Hlk99972634"/>
      <w:r w:rsidRPr="00E139A0">
        <w:rPr>
          <w:sz w:val="22"/>
          <w:szCs w:val="22"/>
        </w:rPr>
        <w:lastRenderedPageBreak/>
        <w:t xml:space="preserve">Lisa </w:t>
      </w:r>
      <w:r w:rsidR="009A2C51">
        <w:rPr>
          <w:sz w:val="22"/>
          <w:szCs w:val="22"/>
        </w:rPr>
        <w:t>10</w:t>
      </w:r>
      <w:r w:rsidRPr="00E139A0">
        <w:rPr>
          <w:sz w:val="22"/>
          <w:szCs w:val="22"/>
        </w:rPr>
        <w:t>/1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w:t>
      </w:r>
    </w:p>
    <w:p w14:paraId="4C5B02B1" w14:textId="68256F7E" w:rsidR="00CC2C9B" w:rsidRPr="00E139A0" w:rsidRDefault="00CC2C9B" w:rsidP="00CC2C9B">
      <w:pPr>
        <w:ind w:left="10620"/>
        <w:jc w:val="both"/>
        <w:outlineLvl w:val="0"/>
        <w:rPr>
          <w:sz w:val="22"/>
          <w:szCs w:val="22"/>
        </w:rPr>
      </w:pPr>
      <w:r w:rsidRPr="00E139A0">
        <w:rPr>
          <w:sz w:val="22"/>
          <w:szCs w:val="22"/>
        </w:rPr>
        <w:t xml:space="preserve">kokkuveoteenuse </w:t>
      </w:r>
      <w:r w:rsidR="00CD3C10" w:rsidRPr="00830247">
        <w:rPr>
          <w:sz w:val="22"/>
          <w:szCs w:val="22"/>
        </w:rPr>
        <w:t>töövõtu raamlepingu</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7"/>
    <w:p w14:paraId="73D939E0" w14:textId="77777777" w:rsidR="00CC2C9B" w:rsidRPr="00E139A0" w:rsidRDefault="00CC2C9B" w:rsidP="00CC2C9B">
      <w:pPr>
        <w:jc w:val="both"/>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1BAA802B" w14:textId="77777777" w:rsidR="004003E9" w:rsidRPr="00300F17" w:rsidRDefault="004003E9" w:rsidP="004003E9">
      <w:pPr>
        <w:numPr>
          <w:ilvl w:val="0"/>
          <w:numId w:val="32"/>
        </w:numPr>
        <w:ind w:left="709" w:hanging="709"/>
        <w:jc w:val="both"/>
        <w:rPr>
          <w:b/>
        </w:rPr>
      </w:pPr>
      <w:r w:rsidRPr="00300F17">
        <w:rPr>
          <w:b/>
        </w:rPr>
        <w:t>Üldsätted</w:t>
      </w:r>
    </w:p>
    <w:p w14:paraId="7703BD12" w14:textId="77777777" w:rsidR="004003E9" w:rsidRPr="00300F17" w:rsidRDefault="004003E9" w:rsidP="004003E9">
      <w:pPr>
        <w:pStyle w:val="ListParagraph"/>
        <w:jc w:val="both"/>
      </w:pPr>
      <w:r w:rsidRPr="00300F17">
        <w:t>Juhend sätestab miinimumnõuded isikukaitsevahendite kasutamiseks RMK lepingupartneritele.</w:t>
      </w:r>
    </w:p>
    <w:p w14:paraId="6579585E" w14:textId="77777777" w:rsidR="004003E9" w:rsidRPr="00300F17" w:rsidRDefault="004003E9" w:rsidP="004003E9">
      <w:pPr>
        <w:jc w:val="both"/>
      </w:pPr>
    </w:p>
    <w:p w14:paraId="7B3FFFA9" w14:textId="77777777" w:rsidR="004003E9" w:rsidRPr="00300F17" w:rsidRDefault="004003E9" w:rsidP="004003E9">
      <w:pPr>
        <w:pStyle w:val="ListParagraph"/>
        <w:numPr>
          <w:ilvl w:val="0"/>
          <w:numId w:val="32"/>
        </w:numPr>
        <w:ind w:hanging="720"/>
        <w:jc w:val="both"/>
        <w:rPr>
          <w:b/>
        </w:rPr>
      </w:pPr>
      <w:r w:rsidRPr="00300F17">
        <w:rPr>
          <w:b/>
        </w:rPr>
        <w:t>Üldised nõuded</w:t>
      </w:r>
    </w:p>
    <w:p w14:paraId="613FFDB7" w14:textId="77777777" w:rsidR="004003E9" w:rsidRPr="00300F17" w:rsidRDefault="004003E9" w:rsidP="004003E9">
      <w:pPr>
        <w:numPr>
          <w:ilvl w:val="1"/>
          <w:numId w:val="32"/>
        </w:numPr>
        <w:ind w:left="709" w:hanging="709"/>
        <w:jc w:val="both"/>
      </w:pPr>
      <w:r w:rsidRPr="00300F17">
        <w:t xml:space="preserve">Kui töötamisel võib ohtu sattuda tööobjektil viibivate isikute elu või tervis tuleb tööd koheselt peatada. </w:t>
      </w:r>
    </w:p>
    <w:p w14:paraId="6EF5311D" w14:textId="77777777" w:rsidR="004003E9" w:rsidRPr="00300F17" w:rsidRDefault="004003E9" w:rsidP="004003E9">
      <w:pPr>
        <w:pStyle w:val="ListParagraph"/>
        <w:numPr>
          <w:ilvl w:val="1"/>
          <w:numId w:val="32"/>
        </w:numPr>
        <w:ind w:left="709" w:hanging="709"/>
        <w:jc w:val="both"/>
      </w:pPr>
      <w:r w:rsidRPr="00300F17">
        <w:t>Masinaga töötamisel peab masinas olema mobiiltelefon ja tähtaegne esmaabipakk.</w:t>
      </w:r>
    </w:p>
    <w:p w14:paraId="4F6A2B5B" w14:textId="77777777" w:rsidR="004003E9" w:rsidRPr="00300F17" w:rsidRDefault="004003E9" w:rsidP="004003E9">
      <w:pPr>
        <w:pStyle w:val="ListParagraph"/>
        <w:numPr>
          <w:ilvl w:val="1"/>
          <w:numId w:val="32"/>
        </w:numPr>
        <w:ind w:left="709" w:hanging="709"/>
        <w:jc w:val="both"/>
      </w:pPr>
      <w:r w:rsidRPr="00300F17">
        <w:t>Kettsaega, võsasaega ja trimmeriga töötamisel peab tööobjektil kaasas olema mobiiltelefon ja tähtaegne esmaabipakk.</w:t>
      </w:r>
    </w:p>
    <w:p w14:paraId="370E2BC9" w14:textId="77777777" w:rsidR="004003E9" w:rsidRPr="00300F17" w:rsidRDefault="004003E9" w:rsidP="004003E9">
      <w:pPr>
        <w:jc w:val="both"/>
      </w:pPr>
    </w:p>
    <w:p w14:paraId="35B27CCF" w14:textId="77777777" w:rsidR="004003E9" w:rsidRPr="00300F17" w:rsidRDefault="004003E9" w:rsidP="004003E9">
      <w:pPr>
        <w:pStyle w:val="ListParagraph"/>
        <w:numPr>
          <w:ilvl w:val="0"/>
          <w:numId w:val="32"/>
        </w:numPr>
        <w:ind w:hanging="720"/>
        <w:jc w:val="both"/>
        <w:rPr>
          <w:b/>
        </w:rPr>
      </w:pPr>
      <w:r w:rsidRPr="00300F17">
        <w:rPr>
          <w:b/>
        </w:rPr>
        <w:t xml:space="preserve">Nõutavad isikukaitsevahendid </w:t>
      </w:r>
    </w:p>
    <w:p w14:paraId="1B6AF348" w14:textId="77777777" w:rsidR="004003E9" w:rsidRPr="00300F17" w:rsidRDefault="004003E9" w:rsidP="004003E9">
      <w:pPr>
        <w:numPr>
          <w:ilvl w:val="1"/>
          <w:numId w:val="32"/>
        </w:numPr>
        <w:ind w:hanging="720"/>
        <w:jc w:val="both"/>
      </w:pPr>
      <w:r w:rsidRPr="00300F17">
        <w:t>Raielangil ja raadamisobjektil töötamise ajal töökohustusi täitvad isikud peavad masinast väljas olles kandma tähtaegset tööstuslikku kaitsekiivrit (EN 397) ja demaskeerivat värvi riietust (nt ohutusvest, helkurvest).</w:t>
      </w:r>
    </w:p>
    <w:p w14:paraId="7103E213" w14:textId="77777777" w:rsidR="004003E9" w:rsidRPr="00300F17" w:rsidRDefault="004003E9" w:rsidP="004003E9">
      <w:pPr>
        <w:pStyle w:val="ListParagraph"/>
        <w:numPr>
          <w:ilvl w:val="1"/>
          <w:numId w:val="32"/>
        </w:numPr>
        <w:ind w:hanging="720"/>
        <w:jc w:val="both"/>
      </w:pPr>
      <w:r w:rsidRPr="00300F17">
        <w:t xml:space="preserve">Nõutavad isikukaitsevahendid on loetletud järgnevalt: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114444" w:rsidRPr="00114444" w14:paraId="48A567DC" w14:textId="77777777">
        <w:trPr>
          <w:trHeight w:val="593"/>
        </w:trPr>
        <w:tc>
          <w:tcPr>
            <w:tcW w:w="1838" w:type="dxa"/>
            <w:vAlign w:val="center"/>
          </w:tcPr>
          <w:p w14:paraId="6EA54140" w14:textId="77777777" w:rsidR="00114444" w:rsidRPr="00114444" w:rsidRDefault="00114444">
            <w:pPr>
              <w:jc w:val="center"/>
              <w:rPr>
                <w:b/>
                <w:sz w:val="23"/>
                <w:szCs w:val="23"/>
              </w:rPr>
            </w:pPr>
            <w:r w:rsidRPr="00114444">
              <w:rPr>
                <w:b/>
                <w:sz w:val="23"/>
                <w:szCs w:val="23"/>
              </w:rPr>
              <w:t>Kaitstav kehaosa /Tegevus</w:t>
            </w:r>
          </w:p>
        </w:tc>
        <w:tc>
          <w:tcPr>
            <w:tcW w:w="2126" w:type="dxa"/>
            <w:vAlign w:val="center"/>
          </w:tcPr>
          <w:p w14:paraId="54C52C22" w14:textId="77777777" w:rsidR="00114444" w:rsidRPr="00114444" w:rsidRDefault="00114444">
            <w:pPr>
              <w:jc w:val="center"/>
              <w:rPr>
                <w:b/>
                <w:sz w:val="23"/>
                <w:szCs w:val="23"/>
              </w:rPr>
            </w:pPr>
            <w:r w:rsidRPr="00114444">
              <w:rPr>
                <w:b/>
                <w:sz w:val="23"/>
                <w:szCs w:val="23"/>
              </w:rPr>
              <w:t>Labajalg</w:t>
            </w:r>
          </w:p>
        </w:tc>
        <w:tc>
          <w:tcPr>
            <w:tcW w:w="2410" w:type="dxa"/>
            <w:vAlign w:val="center"/>
          </w:tcPr>
          <w:p w14:paraId="2B3B062B" w14:textId="77777777" w:rsidR="00114444" w:rsidRPr="00114444" w:rsidRDefault="00114444">
            <w:pPr>
              <w:jc w:val="center"/>
              <w:rPr>
                <w:b/>
                <w:sz w:val="23"/>
                <w:szCs w:val="23"/>
              </w:rPr>
            </w:pPr>
            <w:r w:rsidRPr="00114444">
              <w:rPr>
                <w:b/>
                <w:sz w:val="23"/>
                <w:szCs w:val="23"/>
              </w:rPr>
              <w:t>Jalad</w:t>
            </w:r>
          </w:p>
        </w:tc>
        <w:tc>
          <w:tcPr>
            <w:tcW w:w="1701" w:type="dxa"/>
            <w:vAlign w:val="center"/>
          </w:tcPr>
          <w:p w14:paraId="12687617" w14:textId="77777777" w:rsidR="00114444" w:rsidRPr="00114444" w:rsidRDefault="00114444">
            <w:pPr>
              <w:jc w:val="center"/>
              <w:rPr>
                <w:b/>
                <w:sz w:val="23"/>
                <w:szCs w:val="23"/>
              </w:rPr>
            </w:pPr>
            <w:r w:rsidRPr="00114444">
              <w:rPr>
                <w:b/>
                <w:sz w:val="23"/>
                <w:szCs w:val="23"/>
              </w:rPr>
              <w:t>Torso, käed, jalad</w:t>
            </w:r>
          </w:p>
        </w:tc>
        <w:tc>
          <w:tcPr>
            <w:tcW w:w="1276" w:type="dxa"/>
            <w:vAlign w:val="center"/>
          </w:tcPr>
          <w:p w14:paraId="4C871B5C" w14:textId="77777777" w:rsidR="00114444" w:rsidRPr="00114444" w:rsidRDefault="00114444">
            <w:pPr>
              <w:jc w:val="center"/>
              <w:rPr>
                <w:b/>
                <w:sz w:val="23"/>
                <w:szCs w:val="23"/>
              </w:rPr>
            </w:pPr>
            <w:r w:rsidRPr="00114444">
              <w:rPr>
                <w:b/>
                <w:sz w:val="23"/>
                <w:szCs w:val="23"/>
              </w:rPr>
              <w:t>Käelaba</w:t>
            </w:r>
          </w:p>
        </w:tc>
        <w:tc>
          <w:tcPr>
            <w:tcW w:w="1417" w:type="dxa"/>
            <w:vAlign w:val="center"/>
          </w:tcPr>
          <w:p w14:paraId="76316B70" w14:textId="77777777" w:rsidR="00114444" w:rsidRPr="00114444" w:rsidRDefault="00114444">
            <w:pPr>
              <w:jc w:val="center"/>
              <w:rPr>
                <w:b/>
                <w:sz w:val="23"/>
                <w:szCs w:val="23"/>
              </w:rPr>
            </w:pPr>
            <w:r w:rsidRPr="00114444">
              <w:rPr>
                <w:b/>
                <w:sz w:val="23"/>
                <w:szCs w:val="23"/>
              </w:rPr>
              <w:t>Pea</w:t>
            </w:r>
          </w:p>
        </w:tc>
        <w:tc>
          <w:tcPr>
            <w:tcW w:w="1418" w:type="dxa"/>
            <w:vAlign w:val="center"/>
          </w:tcPr>
          <w:p w14:paraId="60F3B1C7" w14:textId="77777777" w:rsidR="00114444" w:rsidRPr="00114444" w:rsidRDefault="00114444">
            <w:pPr>
              <w:jc w:val="center"/>
              <w:rPr>
                <w:b/>
                <w:sz w:val="23"/>
                <w:szCs w:val="23"/>
              </w:rPr>
            </w:pPr>
            <w:r w:rsidRPr="00114444">
              <w:rPr>
                <w:b/>
                <w:sz w:val="23"/>
                <w:szCs w:val="23"/>
              </w:rPr>
              <w:t>Silmad ja</w:t>
            </w:r>
          </w:p>
          <w:p w14:paraId="7FF81680" w14:textId="77777777" w:rsidR="00114444" w:rsidRPr="00114444" w:rsidRDefault="00114444">
            <w:pPr>
              <w:jc w:val="center"/>
              <w:rPr>
                <w:b/>
                <w:sz w:val="23"/>
                <w:szCs w:val="23"/>
              </w:rPr>
            </w:pPr>
            <w:r w:rsidRPr="00114444">
              <w:rPr>
                <w:b/>
                <w:sz w:val="23"/>
                <w:szCs w:val="23"/>
              </w:rPr>
              <w:t>nägu</w:t>
            </w:r>
          </w:p>
        </w:tc>
        <w:tc>
          <w:tcPr>
            <w:tcW w:w="1417" w:type="dxa"/>
            <w:vAlign w:val="center"/>
          </w:tcPr>
          <w:p w14:paraId="6B842C53" w14:textId="77777777" w:rsidR="00114444" w:rsidRPr="00114444" w:rsidRDefault="00114444">
            <w:pPr>
              <w:jc w:val="center"/>
              <w:rPr>
                <w:b/>
                <w:sz w:val="23"/>
                <w:szCs w:val="23"/>
              </w:rPr>
            </w:pPr>
            <w:r w:rsidRPr="00114444">
              <w:rPr>
                <w:b/>
                <w:sz w:val="23"/>
                <w:szCs w:val="23"/>
              </w:rPr>
              <w:t>Kõrvad</w:t>
            </w:r>
          </w:p>
        </w:tc>
      </w:tr>
      <w:tr w:rsidR="00114444" w:rsidRPr="00114444" w14:paraId="7FDA5EA3" w14:textId="77777777">
        <w:trPr>
          <w:trHeight w:val="152"/>
        </w:trPr>
        <w:tc>
          <w:tcPr>
            <w:tcW w:w="1838" w:type="dxa"/>
            <w:vAlign w:val="center"/>
          </w:tcPr>
          <w:p w14:paraId="0C8E3892" w14:textId="77777777" w:rsidR="00114444" w:rsidRPr="00114444" w:rsidRDefault="00114444">
            <w:pPr>
              <w:jc w:val="center"/>
              <w:rPr>
                <w:b/>
                <w:sz w:val="23"/>
                <w:szCs w:val="23"/>
              </w:rPr>
            </w:pPr>
            <w:r w:rsidRPr="00114444">
              <w:rPr>
                <w:b/>
                <w:sz w:val="23"/>
                <w:szCs w:val="23"/>
              </w:rPr>
              <w:t>Töö kettsaega</w:t>
            </w:r>
          </w:p>
        </w:tc>
        <w:tc>
          <w:tcPr>
            <w:tcW w:w="2126" w:type="dxa"/>
            <w:vAlign w:val="center"/>
          </w:tcPr>
          <w:p w14:paraId="471CDDC1" w14:textId="77777777" w:rsidR="00114444" w:rsidRPr="00114444" w:rsidRDefault="00114444">
            <w:pPr>
              <w:jc w:val="center"/>
              <w:rPr>
                <w:sz w:val="23"/>
                <w:szCs w:val="23"/>
                <w:shd w:val="clear" w:color="auto" w:fill="FFFFFF"/>
              </w:rPr>
            </w:pPr>
            <w:r w:rsidRPr="00114444">
              <w:rPr>
                <w:sz w:val="23"/>
                <w:szCs w:val="23"/>
                <w:shd w:val="clear" w:color="auto" w:fill="FFFFFF"/>
              </w:rPr>
              <w:t>Saeketi lõikevastase ja tugevdatud ninaga töökummikud või saapad</w:t>
            </w:r>
          </w:p>
        </w:tc>
        <w:tc>
          <w:tcPr>
            <w:tcW w:w="2410" w:type="dxa"/>
            <w:vAlign w:val="center"/>
          </w:tcPr>
          <w:p w14:paraId="39740F1A" w14:textId="77777777" w:rsidR="00114444" w:rsidRPr="00114444" w:rsidRDefault="00114444">
            <w:pPr>
              <w:jc w:val="center"/>
              <w:rPr>
                <w:sz w:val="23"/>
                <w:szCs w:val="23"/>
              </w:rPr>
            </w:pPr>
            <w:r w:rsidRPr="00114444">
              <w:rPr>
                <w:sz w:val="23"/>
                <w:szCs w:val="23"/>
              </w:rPr>
              <w:t>Saeketi lõikevastase elemendiga tööpüksid, mis peavad vastama vähemalt kaitse klassile 1</w:t>
            </w:r>
          </w:p>
        </w:tc>
        <w:tc>
          <w:tcPr>
            <w:tcW w:w="1701" w:type="dxa"/>
            <w:vAlign w:val="center"/>
          </w:tcPr>
          <w:p w14:paraId="3474380E" w14:textId="77777777" w:rsidR="00114444" w:rsidRPr="00114444" w:rsidRDefault="00114444">
            <w:pPr>
              <w:jc w:val="center"/>
              <w:rPr>
                <w:sz w:val="23"/>
                <w:szCs w:val="23"/>
              </w:rPr>
            </w:pPr>
            <w:r w:rsidRPr="00114444">
              <w:rPr>
                <w:sz w:val="23"/>
                <w:szCs w:val="23"/>
              </w:rPr>
              <w:t>Demaskeerivat värvi tööriietus</w:t>
            </w:r>
          </w:p>
        </w:tc>
        <w:tc>
          <w:tcPr>
            <w:tcW w:w="1276" w:type="dxa"/>
            <w:vAlign w:val="center"/>
          </w:tcPr>
          <w:p w14:paraId="6997423B"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6AD4C6C5"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4AECD5AE" w14:textId="77777777">
        <w:trPr>
          <w:trHeight w:val="557"/>
        </w:trPr>
        <w:tc>
          <w:tcPr>
            <w:tcW w:w="1838" w:type="dxa"/>
            <w:vAlign w:val="center"/>
          </w:tcPr>
          <w:p w14:paraId="776D82C8" w14:textId="77777777" w:rsidR="00114444" w:rsidRPr="00114444" w:rsidRDefault="00114444">
            <w:pPr>
              <w:jc w:val="center"/>
              <w:rPr>
                <w:b/>
                <w:sz w:val="23"/>
                <w:szCs w:val="23"/>
              </w:rPr>
            </w:pPr>
            <w:r w:rsidRPr="00114444">
              <w:rPr>
                <w:b/>
                <w:sz w:val="23"/>
                <w:szCs w:val="23"/>
              </w:rPr>
              <w:lastRenderedPageBreak/>
              <w:t>Töö võsasaega  üle 3 meetrises taimestikus</w:t>
            </w:r>
          </w:p>
        </w:tc>
        <w:tc>
          <w:tcPr>
            <w:tcW w:w="2126" w:type="dxa"/>
          </w:tcPr>
          <w:p w14:paraId="3F3F1E54"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tcPr>
          <w:p w14:paraId="737B571A"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5DC97170" w14:textId="77777777" w:rsidR="00114444" w:rsidRPr="00114444" w:rsidRDefault="00114444">
            <w:pPr>
              <w:jc w:val="center"/>
              <w:rPr>
                <w:sz w:val="23"/>
                <w:szCs w:val="23"/>
              </w:rPr>
            </w:pPr>
            <w:r w:rsidRPr="00114444">
              <w:rPr>
                <w:sz w:val="23"/>
                <w:szCs w:val="23"/>
              </w:rPr>
              <w:t>Demaskeerivat värvi tööriietus</w:t>
            </w:r>
          </w:p>
        </w:tc>
        <w:tc>
          <w:tcPr>
            <w:tcW w:w="1276" w:type="dxa"/>
            <w:vAlign w:val="center"/>
          </w:tcPr>
          <w:p w14:paraId="1411AC3C" w14:textId="77777777" w:rsidR="00114444" w:rsidRPr="00114444" w:rsidRDefault="00114444">
            <w:pPr>
              <w:jc w:val="center"/>
              <w:rPr>
                <w:sz w:val="23"/>
                <w:szCs w:val="23"/>
              </w:rPr>
            </w:pPr>
            <w:r w:rsidRPr="00114444">
              <w:rPr>
                <w:sz w:val="23"/>
                <w:szCs w:val="23"/>
              </w:rPr>
              <w:t>Töökindad</w:t>
            </w:r>
          </w:p>
        </w:tc>
        <w:tc>
          <w:tcPr>
            <w:tcW w:w="4252" w:type="dxa"/>
            <w:gridSpan w:val="3"/>
            <w:vAlign w:val="center"/>
          </w:tcPr>
          <w:p w14:paraId="05092569" w14:textId="77777777" w:rsidR="00114444" w:rsidRPr="00114444" w:rsidRDefault="00114444">
            <w:pPr>
              <w:jc w:val="center"/>
              <w:rPr>
                <w:sz w:val="23"/>
                <w:szCs w:val="23"/>
              </w:rPr>
            </w:pPr>
            <w:r w:rsidRPr="00114444">
              <w:rPr>
                <w:sz w:val="23"/>
                <w:szCs w:val="23"/>
              </w:rPr>
              <w:t>Tähtaegne tööstuslik kaitsekiiver (EN 397) koos kaitsemaski ja kuulmiskaitsevahendiga</w:t>
            </w:r>
          </w:p>
        </w:tc>
      </w:tr>
      <w:tr w:rsidR="00114444" w:rsidRPr="00114444" w14:paraId="75F58D0E" w14:textId="77777777">
        <w:trPr>
          <w:trHeight w:val="152"/>
        </w:trPr>
        <w:tc>
          <w:tcPr>
            <w:tcW w:w="1838" w:type="dxa"/>
            <w:vAlign w:val="center"/>
          </w:tcPr>
          <w:p w14:paraId="7ACE5850" w14:textId="77777777" w:rsidR="00114444" w:rsidRPr="00114444" w:rsidRDefault="00114444">
            <w:pPr>
              <w:jc w:val="center"/>
              <w:rPr>
                <w:b/>
                <w:sz w:val="23"/>
                <w:szCs w:val="23"/>
              </w:rPr>
            </w:pPr>
            <w:r w:rsidRPr="00114444">
              <w:rPr>
                <w:b/>
                <w:sz w:val="23"/>
                <w:szCs w:val="23"/>
              </w:rPr>
              <w:t>Töö võsasaega  alla 3 meetrises taimestikus</w:t>
            </w:r>
          </w:p>
        </w:tc>
        <w:tc>
          <w:tcPr>
            <w:tcW w:w="2126" w:type="dxa"/>
            <w:vAlign w:val="center"/>
          </w:tcPr>
          <w:p w14:paraId="591EE8AD"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1D1192E" w14:textId="77777777" w:rsidR="00114444" w:rsidRPr="00114444" w:rsidRDefault="00114444">
            <w:pPr>
              <w:jc w:val="center"/>
              <w:rPr>
                <w:sz w:val="23"/>
                <w:szCs w:val="23"/>
              </w:rPr>
            </w:pPr>
            <w:bookmarkStart w:id="18" w:name="_Hlk97211364"/>
            <w:r w:rsidRPr="00114444">
              <w:rPr>
                <w:sz w:val="23"/>
                <w:szCs w:val="23"/>
              </w:rPr>
              <w:t>Tugevast riidest pika säärega püksid</w:t>
            </w:r>
            <w:bookmarkEnd w:id="18"/>
          </w:p>
        </w:tc>
        <w:tc>
          <w:tcPr>
            <w:tcW w:w="1701" w:type="dxa"/>
            <w:vAlign w:val="center"/>
          </w:tcPr>
          <w:p w14:paraId="1DBFB582" w14:textId="77777777" w:rsidR="00114444" w:rsidRPr="00114444" w:rsidRDefault="00114444">
            <w:pPr>
              <w:jc w:val="center"/>
              <w:rPr>
                <w:sz w:val="23"/>
                <w:szCs w:val="23"/>
              </w:rPr>
            </w:pPr>
            <w:r w:rsidRPr="00114444">
              <w:rPr>
                <w:sz w:val="23"/>
                <w:szCs w:val="23"/>
              </w:rPr>
              <w:t>Demaskeerivat värvi tööriietus</w:t>
            </w:r>
          </w:p>
        </w:tc>
        <w:tc>
          <w:tcPr>
            <w:tcW w:w="1276" w:type="dxa"/>
            <w:vAlign w:val="center"/>
          </w:tcPr>
          <w:p w14:paraId="5EA2EDC1"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2B87E16D" w14:textId="77777777" w:rsidR="00114444" w:rsidRPr="00114444" w:rsidRDefault="00114444">
            <w:pPr>
              <w:jc w:val="center"/>
              <w:rPr>
                <w:sz w:val="23"/>
                <w:szCs w:val="23"/>
              </w:rPr>
            </w:pPr>
            <w:r w:rsidRPr="00114444">
              <w:rPr>
                <w:sz w:val="23"/>
                <w:szCs w:val="23"/>
              </w:rPr>
              <w:t>-</w:t>
            </w:r>
          </w:p>
        </w:tc>
        <w:tc>
          <w:tcPr>
            <w:tcW w:w="1418" w:type="dxa"/>
            <w:vAlign w:val="center"/>
          </w:tcPr>
          <w:p w14:paraId="16DFE40C"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263C64D9" w14:textId="77777777" w:rsidR="00114444" w:rsidRPr="00114444" w:rsidRDefault="00114444">
            <w:pPr>
              <w:jc w:val="center"/>
              <w:rPr>
                <w:sz w:val="23"/>
                <w:szCs w:val="23"/>
              </w:rPr>
            </w:pPr>
            <w:r w:rsidRPr="00114444">
              <w:rPr>
                <w:sz w:val="23"/>
                <w:szCs w:val="23"/>
              </w:rPr>
              <w:t>Kuulmiskaitsevahend</w:t>
            </w:r>
          </w:p>
        </w:tc>
      </w:tr>
      <w:tr w:rsidR="00114444" w:rsidRPr="00114444" w14:paraId="592E9386" w14:textId="77777777">
        <w:trPr>
          <w:trHeight w:val="699"/>
        </w:trPr>
        <w:tc>
          <w:tcPr>
            <w:tcW w:w="1838" w:type="dxa"/>
            <w:vAlign w:val="center"/>
          </w:tcPr>
          <w:p w14:paraId="68314313" w14:textId="77777777" w:rsidR="00114444" w:rsidRPr="00114444" w:rsidRDefault="00114444">
            <w:pPr>
              <w:jc w:val="center"/>
              <w:rPr>
                <w:b/>
                <w:sz w:val="23"/>
                <w:szCs w:val="23"/>
              </w:rPr>
            </w:pPr>
            <w:r w:rsidRPr="00114444">
              <w:rPr>
                <w:b/>
                <w:sz w:val="23"/>
                <w:szCs w:val="23"/>
              </w:rPr>
              <w:t>Töö trimmeriga</w:t>
            </w:r>
          </w:p>
        </w:tc>
        <w:tc>
          <w:tcPr>
            <w:tcW w:w="2126" w:type="dxa"/>
            <w:vAlign w:val="center"/>
          </w:tcPr>
          <w:p w14:paraId="44E72CCF" w14:textId="77777777" w:rsidR="00114444" w:rsidRPr="00114444" w:rsidRDefault="00114444">
            <w:pPr>
              <w:jc w:val="center"/>
              <w:rPr>
                <w:sz w:val="23"/>
                <w:szCs w:val="23"/>
              </w:rPr>
            </w:pPr>
            <w:r w:rsidRPr="00114444">
              <w:rPr>
                <w:sz w:val="23"/>
                <w:szCs w:val="23"/>
              </w:rPr>
              <w:t>Kinnised jalanõud</w:t>
            </w:r>
          </w:p>
        </w:tc>
        <w:tc>
          <w:tcPr>
            <w:tcW w:w="2410" w:type="dxa"/>
          </w:tcPr>
          <w:p w14:paraId="73AED32B" w14:textId="77777777" w:rsidR="00114444" w:rsidRPr="00114444" w:rsidRDefault="00114444">
            <w:pPr>
              <w:jc w:val="center"/>
              <w:rPr>
                <w:sz w:val="23"/>
                <w:szCs w:val="23"/>
              </w:rPr>
            </w:pPr>
            <w:r w:rsidRPr="00114444">
              <w:rPr>
                <w:sz w:val="23"/>
                <w:szCs w:val="23"/>
              </w:rPr>
              <w:t>Tugevast riidest pika säärega püksid</w:t>
            </w:r>
          </w:p>
        </w:tc>
        <w:tc>
          <w:tcPr>
            <w:tcW w:w="1701" w:type="dxa"/>
            <w:vAlign w:val="center"/>
          </w:tcPr>
          <w:p w14:paraId="14E80DE3" w14:textId="77777777" w:rsidR="00114444" w:rsidRPr="00114444" w:rsidRDefault="00114444">
            <w:pPr>
              <w:jc w:val="center"/>
              <w:rPr>
                <w:sz w:val="23"/>
                <w:szCs w:val="23"/>
              </w:rPr>
            </w:pPr>
            <w:r w:rsidRPr="00114444">
              <w:rPr>
                <w:sz w:val="23"/>
                <w:szCs w:val="23"/>
              </w:rPr>
              <w:t>-</w:t>
            </w:r>
          </w:p>
        </w:tc>
        <w:tc>
          <w:tcPr>
            <w:tcW w:w="1276" w:type="dxa"/>
            <w:vAlign w:val="center"/>
          </w:tcPr>
          <w:p w14:paraId="25697B48" w14:textId="77777777" w:rsidR="00114444" w:rsidRPr="00114444" w:rsidRDefault="00114444">
            <w:pPr>
              <w:jc w:val="center"/>
              <w:rPr>
                <w:sz w:val="23"/>
                <w:szCs w:val="23"/>
              </w:rPr>
            </w:pPr>
            <w:r w:rsidRPr="00114444">
              <w:rPr>
                <w:sz w:val="23"/>
                <w:szCs w:val="23"/>
              </w:rPr>
              <w:t>Töökindad</w:t>
            </w:r>
          </w:p>
        </w:tc>
        <w:tc>
          <w:tcPr>
            <w:tcW w:w="1417" w:type="dxa"/>
            <w:vAlign w:val="center"/>
          </w:tcPr>
          <w:p w14:paraId="5AAB4D60" w14:textId="77777777" w:rsidR="00114444" w:rsidRPr="00114444" w:rsidRDefault="00114444">
            <w:pPr>
              <w:jc w:val="center"/>
              <w:rPr>
                <w:sz w:val="23"/>
                <w:szCs w:val="23"/>
              </w:rPr>
            </w:pPr>
            <w:r w:rsidRPr="00114444">
              <w:rPr>
                <w:sz w:val="23"/>
                <w:szCs w:val="23"/>
              </w:rPr>
              <w:t>-</w:t>
            </w:r>
          </w:p>
        </w:tc>
        <w:tc>
          <w:tcPr>
            <w:tcW w:w="1418" w:type="dxa"/>
            <w:vAlign w:val="center"/>
          </w:tcPr>
          <w:p w14:paraId="78C43C01" w14:textId="77777777" w:rsidR="00114444" w:rsidRPr="00114444" w:rsidRDefault="00114444">
            <w:pPr>
              <w:jc w:val="center"/>
              <w:rPr>
                <w:sz w:val="23"/>
                <w:szCs w:val="23"/>
              </w:rPr>
            </w:pPr>
            <w:r w:rsidRPr="00114444">
              <w:rPr>
                <w:sz w:val="23"/>
                <w:szCs w:val="23"/>
              </w:rPr>
              <w:t>Kaitsemask või kaitseprillid</w:t>
            </w:r>
          </w:p>
        </w:tc>
        <w:tc>
          <w:tcPr>
            <w:tcW w:w="1417" w:type="dxa"/>
            <w:vAlign w:val="center"/>
          </w:tcPr>
          <w:p w14:paraId="1B3EF44B" w14:textId="77777777" w:rsidR="00114444" w:rsidRPr="00114444" w:rsidRDefault="00114444">
            <w:pPr>
              <w:jc w:val="center"/>
              <w:rPr>
                <w:sz w:val="23"/>
                <w:szCs w:val="23"/>
              </w:rPr>
            </w:pPr>
            <w:r w:rsidRPr="00114444">
              <w:rPr>
                <w:sz w:val="23"/>
                <w:szCs w:val="23"/>
              </w:rPr>
              <w:t>Kuulmiskaitsevahend</w:t>
            </w:r>
          </w:p>
        </w:tc>
      </w:tr>
      <w:tr w:rsidR="00114444" w:rsidRPr="00114444" w14:paraId="079C0677" w14:textId="77777777">
        <w:trPr>
          <w:trHeight w:val="152"/>
        </w:trPr>
        <w:tc>
          <w:tcPr>
            <w:tcW w:w="1838" w:type="dxa"/>
            <w:vAlign w:val="center"/>
          </w:tcPr>
          <w:p w14:paraId="6ADE50F2" w14:textId="77777777" w:rsidR="00114444" w:rsidRPr="00114444" w:rsidRDefault="00114444">
            <w:pPr>
              <w:jc w:val="center"/>
              <w:rPr>
                <w:b/>
                <w:sz w:val="23"/>
                <w:szCs w:val="23"/>
              </w:rPr>
            </w:pPr>
            <w:r w:rsidRPr="00114444">
              <w:rPr>
                <w:b/>
                <w:sz w:val="23"/>
                <w:szCs w:val="23"/>
              </w:rPr>
              <w:t>Harvesteri, forvarderi, giljotiini, metsa</w:t>
            </w:r>
            <w:r w:rsidRPr="00114444">
              <w:rPr>
                <w:b/>
                <w:sz w:val="23"/>
                <w:szCs w:val="23"/>
              </w:rPr>
              <w:softHyphen/>
              <w:t>majanduslikuks tööks kohandatud põllu</w:t>
            </w:r>
            <w:r w:rsidRPr="00114444">
              <w:rPr>
                <w:b/>
                <w:sz w:val="23"/>
                <w:szCs w:val="23"/>
              </w:rPr>
              <w:softHyphen/>
              <w:t>majandusliku traktori, maapinnamasina operaatoril tööobjektil väljas olles</w:t>
            </w:r>
          </w:p>
        </w:tc>
        <w:tc>
          <w:tcPr>
            <w:tcW w:w="2126" w:type="dxa"/>
            <w:vAlign w:val="center"/>
          </w:tcPr>
          <w:p w14:paraId="6DD448E0"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03FCA80C" w14:textId="77777777" w:rsidR="00114444" w:rsidRPr="00114444" w:rsidRDefault="00114444">
            <w:pPr>
              <w:jc w:val="center"/>
              <w:rPr>
                <w:sz w:val="23"/>
                <w:szCs w:val="23"/>
              </w:rPr>
            </w:pPr>
            <w:r w:rsidRPr="00114444">
              <w:rPr>
                <w:sz w:val="23"/>
                <w:szCs w:val="23"/>
              </w:rPr>
              <w:t>-</w:t>
            </w:r>
          </w:p>
        </w:tc>
        <w:tc>
          <w:tcPr>
            <w:tcW w:w="1701" w:type="dxa"/>
            <w:vAlign w:val="center"/>
          </w:tcPr>
          <w:p w14:paraId="0EC792C7" w14:textId="77777777" w:rsidR="00114444" w:rsidRPr="00114444" w:rsidRDefault="00114444">
            <w:pPr>
              <w:jc w:val="center"/>
              <w:rPr>
                <w:sz w:val="23"/>
                <w:szCs w:val="23"/>
              </w:rPr>
            </w:pPr>
            <w:r w:rsidRPr="00114444">
              <w:rPr>
                <w:sz w:val="23"/>
                <w:szCs w:val="23"/>
              </w:rPr>
              <w:t>Demaskeerivat värvi riietus (nt ohutusvest,</w:t>
            </w:r>
            <w:r w:rsidRPr="00114444">
              <w:rPr>
                <w:rFonts w:eastAsiaTheme="minorHAnsi"/>
                <w:sz w:val="23"/>
                <w:szCs w:val="23"/>
                <w:lang w:eastAsia="en-US"/>
              </w:rPr>
              <w:t xml:space="preserve"> </w:t>
            </w:r>
            <w:r w:rsidRPr="00114444">
              <w:rPr>
                <w:sz w:val="23"/>
                <w:szCs w:val="23"/>
              </w:rPr>
              <w:t xml:space="preserve">helkurvest) </w:t>
            </w:r>
          </w:p>
        </w:tc>
        <w:tc>
          <w:tcPr>
            <w:tcW w:w="1276" w:type="dxa"/>
            <w:vAlign w:val="center"/>
          </w:tcPr>
          <w:p w14:paraId="19569B89" w14:textId="77777777" w:rsidR="00114444" w:rsidRPr="00114444" w:rsidRDefault="00114444">
            <w:pPr>
              <w:jc w:val="center"/>
              <w:rPr>
                <w:sz w:val="23"/>
                <w:szCs w:val="23"/>
              </w:rPr>
            </w:pPr>
            <w:r w:rsidRPr="00114444">
              <w:rPr>
                <w:sz w:val="23"/>
                <w:szCs w:val="23"/>
              </w:rPr>
              <w:t>-</w:t>
            </w:r>
          </w:p>
        </w:tc>
        <w:tc>
          <w:tcPr>
            <w:tcW w:w="1417" w:type="dxa"/>
            <w:vAlign w:val="center"/>
          </w:tcPr>
          <w:p w14:paraId="2A9995F0"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6119D062" w14:textId="77777777" w:rsidR="00114444" w:rsidRPr="00114444" w:rsidRDefault="00114444">
            <w:pPr>
              <w:jc w:val="center"/>
              <w:rPr>
                <w:sz w:val="23"/>
                <w:szCs w:val="23"/>
              </w:rPr>
            </w:pPr>
            <w:r w:rsidRPr="00114444">
              <w:rPr>
                <w:sz w:val="23"/>
                <w:szCs w:val="23"/>
              </w:rPr>
              <w:t>-</w:t>
            </w:r>
          </w:p>
        </w:tc>
        <w:tc>
          <w:tcPr>
            <w:tcW w:w="1417" w:type="dxa"/>
            <w:vAlign w:val="center"/>
          </w:tcPr>
          <w:p w14:paraId="365C2248" w14:textId="77777777" w:rsidR="00114444" w:rsidRPr="00114444" w:rsidRDefault="00114444">
            <w:pPr>
              <w:jc w:val="center"/>
              <w:rPr>
                <w:sz w:val="23"/>
                <w:szCs w:val="23"/>
              </w:rPr>
            </w:pPr>
            <w:r w:rsidRPr="00114444">
              <w:rPr>
                <w:sz w:val="23"/>
                <w:szCs w:val="23"/>
              </w:rPr>
              <w:t>-</w:t>
            </w:r>
          </w:p>
        </w:tc>
      </w:tr>
      <w:tr w:rsidR="00114444" w:rsidRPr="00114444" w14:paraId="085303EA" w14:textId="77777777">
        <w:trPr>
          <w:trHeight w:val="152"/>
        </w:trPr>
        <w:tc>
          <w:tcPr>
            <w:tcW w:w="1838" w:type="dxa"/>
            <w:vAlign w:val="center"/>
          </w:tcPr>
          <w:p w14:paraId="07B0C2B3" w14:textId="77777777" w:rsidR="00114444" w:rsidRPr="00114444" w:rsidRDefault="00114444">
            <w:pPr>
              <w:jc w:val="center"/>
              <w:rPr>
                <w:b/>
                <w:sz w:val="23"/>
                <w:szCs w:val="23"/>
              </w:rPr>
            </w:pPr>
            <w:r w:rsidRPr="00114444">
              <w:rPr>
                <w:b/>
                <w:sz w:val="23"/>
                <w:szCs w:val="23"/>
              </w:rPr>
              <w:t>Puiduveoki, hakkuri, hakkpuidu konteinerveoki juhil tööobjektil väljas olles</w:t>
            </w:r>
          </w:p>
        </w:tc>
        <w:tc>
          <w:tcPr>
            <w:tcW w:w="2126" w:type="dxa"/>
            <w:vAlign w:val="center"/>
          </w:tcPr>
          <w:p w14:paraId="2329FABC" w14:textId="77777777" w:rsidR="00114444" w:rsidRPr="00114444" w:rsidRDefault="00114444">
            <w:pPr>
              <w:jc w:val="center"/>
              <w:rPr>
                <w:sz w:val="23"/>
                <w:szCs w:val="23"/>
              </w:rPr>
            </w:pPr>
            <w:r w:rsidRPr="00114444">
              <w:rPr>
                <w:sz w:val="23"/>
                <w:szCs w:val="23"/>
              </w:rPr>
              <w:t>Kinnised tugeva konstruktsiooniga ja libisemist takistava tallaga jalanõud</w:t>
            </w:r>
          </w:p>
        </w:tc>
        <w:tc>
          <w:tcPr>
            <w:tcW w:w="2410" w:type="dxa"/>
            <w:vAlign w:val="center"/>
          </w:tcPr>
          <w:p w14:paraId="1C84D07F" w14:textId="77777777" w:rsidR="00114444" w:rsidRPr="00114444" w:rsidRDefault="00114444">
            <w:pPr>
              <w:jc w:val="center"/>
              <w:rPr>
                <w:sz w:val="23"/>
                <w:szCs w:val="23"/>
              </w:rPr>
            </w:pPr>
            <w:r w:rsidRPr="00114444">
              <w:rPr>
                <w:sz w:val="23"/>
                <w:szCs w:val="23"/>
              </w:rPr>
              <w:t>-</w:t>
            </w:r>
          </w:p>
        </w:tc>
        <w:tc>
          <w:tcPr>
            <w:tcW w:w="1701" w:type="dxa"/>
            <w:vAlign w:val="center"/>
          </w:tcPr>
          <w:p w14:paraId="2E3F5594" w14:textId="77777777" w:rsidR="00114444" w:rsidRPr="00114444" w:rsidRDefault="00114444">
            <w:pPr>
              <w:jc w:val="center"/>
              <w:rPr>
                <w:sz w:val="23"/>
                <w:szCs w:val="23"/>
              </w:rPr>
            </w:pPr>
            <w:r w:rsidRPr="00114444">
              <w:rPr>
                <w:sz w:val="23"/>
                <w:szCs w:val="23"/>
              </w:rPr>
              <w:t>Demaskeerivat värvi riietus (nt ohutusvest, helkurvest)</w:t>
            </w:r>
          </w:p>
        </w:tc>
        <w:tc>
          <w:tcPr>
            <w:tcW w:w="1276" w:type="dxa"/>
            <w:vAlign w:val="center"/>
          </w:tcPr>
          <w:p w14:paraId="4EC2E682" w14:textId="77777777" w:rsidR="00114444" w:rsidRPr="00114444" w:rsidRDefault="00114444">
            <w:pPr>
              <w:jc w:val="center"/>
              <w:rPr>
                <w:sz w:val="23"/>
                <w:szCs w:val="23"/>
              </w:rPr>
            </w:pPr>
            <w:r w:rsidRPr="00114444">
              <w:rPr>
                <w:sz w:val="23"/>
                <w:szCs w:val="23"/>
              </w:rPr>
              <w:t>-</w:t>
            </w:r>
          </w:p>
        </w:tc>
        <w:tc>
          <w:tcPr>
            <w:tcW w:w="1417" w:type="dxa"/>
            <w:vAlign w:val="center"/>
          </w:tcPr>
          <w:p w14:paraId="2611D79A" w14:textId="77777777" w:rsidR="00114444" w:rsidRPr="00114444" w:rsidRDefault="00114444">
            <w:pPr>
              <w:jc w:val="center"/>
              <w:rPr>
                <w:sz w:val="23"/>
                <w:szCs w:val="23"/>
              </w:rPr>
            </w:pPr>
            <w:r w:rsidRPr="00114444">
              <w:rPr>
                <w:sz w:val="23"/>
                <w:szCs w:val="23"/>
              </w:rPr>
              <w:t>Tähtaegne tööstuslik kaitsekiiver (EN 397)</w:t>
            </w:r>
          </w:p>
        </w:tc>
        <w:tc>
          <w:tcPr>
            <w:tcW w:w="1418" w:type="dxa"/>
            <w:vAlign w:val="center"/>
          </w:tcPr>
          <w:p w14:paraId="158908A3" w14:textId="77777777" w:rsidR="00114444" w:rsidRPr="00114444" w:rsidRDefault="00114444">
            <w:pPr>
              <w:jc w:val="center"/>
              <w:rPr>
                <w:sz w:val="23"/>
                <w:szCs w:val="23"/>
              </w:rPr>
            </w:pPr>
            <w:r w:rsidRPr="00114444">
              <w:rPr>
                <w:sz w:val="23"/>
                <w:szCs w:val="23"/>
              </w:rPr>
              <w:t>-</w:t>
            </w:r>
          </w:p>
        </w:tc>
        <w:tc>
          <w:tcPr>
            <w:tcW w:w="1417" w:type="dxa"/>
            <w:vAlign w:val="center"/>
          </w:tcPr>
          <w:p w14:paraId="451D18F3" w14:textId="77777777" w:rsidR="00114444" w:rsidRPr="00114444" w:rsidRDefault="00114444">
            <w:pPr>
              <w:jc w:val="center"/>
              <w:rPr>
                <w:sz w:val="23"/>
                <w:szCs w:val="23"/>
              </w:rPr>
            </w:pPr>
            <w:r w:rsidRPr="00114444">
              <w:rPr>
                <w:sz w:val="23"/>
                <w:szCs w:val="23"/>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39"/>
          <w:pgSz w:w="16838" w:h="11906" w:orient="landscape"/>
          <w:pgMar w:top="1418" w:right="1134" w:bottom="1418" w:left="1134" w:header="709" w:footer="709" w:gutter="0"/>
          <w:cols w:space="708"/>
          <w:docGrid w:linePitch="360"/>
        </w:sectPr>
      </w:pPr>
    </w:p>
    <w:p w14:paraId="0D1FE54D" w14:textId="6ED80289" w:rsidR="00E95F6B" w:rsidRPr="00E139A0" w:rsidRDefault="00E95F6B" w:rsidP="00E95F6B">
      <w:pPr>
        <w:ind w:left="4248" w:firstLine="708"/>
        <w:outlineLvl w:val="0"/>
        <w:rPr>
          <w:sz w:val="22"/>
          <w:szCs w:val="22"/>
        </w:rPr>
      </w:pPr>
      <w:r w:rsidRPr="00E139A0">
        <w:rPr>
          <w:sz w:val="22"/>
          <w:szCs w:val="22"/>
        </w:rPr>
        <w:lastRenderedPageBreak/>
        <w:t xml:space="preserve">Lisa </w:t>
      </w:r>
      <w:r w:rsidR="009A2C51">
        <w:rPr>
          <w:sz w:val="22"/>
          <w:szCs w:val="22"/>
        </w:rPr>
        <w:t>11</w:t>
      </w:r>
      <w:r w:rsidRPr="00E139A0">
        <w:rPr>
          <w:sz w:val="22"/>
          <w:szCs w:val="22"/>
        </w:rPr>
        <w:t xml:space="preserve"> /1</w:t>
      </w:r>
    </w:p>
    <w:p w14:paraId="1BAC8561" w14:textId="0F587FA6"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kokkuveoteenuse </w:t>
      </w:r>
      <w:r w:rsidR="00F85D16" w:rsidRPr="00F85D16">
        <w:rPr>
          <w:sz w:val="22"/>
          <w:szCs w:val="22"/>
        </w:rPr>
        <w:t xml:space="preserve">töövõtu raamlepingu </w:t>
      </w:r>
      <w:r w:rsidRPr="00E139A0">
        <w:rPr>
          <w:sz w:val="22"/>
          <w:szCs w:val="22"/>
        </w:rPr>
        <w:t xml:space="preserve">nr </w:t>
      </w:r>
    </w:p>
    <w:p w14:paraId="44859BE0" w14:textId="77777777" w:rsidR="00E95F6B" w:rsidRPr="00E139A0" w:rsidRDefault="00E95F6B" w:rsidP="00E95F6B">
      <w:pPr>
        <w:spacing w:after="160" w:line="259" w:lineRule="auto"/>
        <w:rPr>
          <w:rFonts w:eastAsia="Calibri"/>
          <w:szCs w:val="22"/>
          <w:lang w:eastAsia="en-US"/>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4B9BEB5" w14:textId="77777777" w:rsidR="00E95F6B" w:rsidRPr="00E139A0" w:rsidRDefault="00E95F6B" w:rsidP="00E95F6B">
      <w:pPr>
        <w:spacing w:after="160" w:line="259" w:lineRule="auto"/>
        <w:jc w:val="right"/>
        <w:rPr>
          <w:rFonts w:eastAsia="Calibri"/>
          <w:szCs w:val="22"/>
          <w:lang w:eastAsia="en-US"/>
        </w:rPr>
      </w:pPr>
    </w:p>
    <w:p w14:paraId="74D619E4" w14:textId="669EA5E9" w:rsidR="00E95F6B" w:rsidRPr="00E139A0" w:rsidRDefault="00E95F6B" w:rsidP="00E95F6B">
      <w:pPr>
        <w:spacing w:after="160" w:line="259" w:lineRule="auto"/>
        <w:jc w:val="right"/>
        <w:rPr>
          <w:rFonts w:eastAsia="Calibri"/>
          <w:szCs w:val="22"/>
          <w:lang w:eastAsia="en-US"/>
        </w:rPr>
      </w:pPr>
    </w:p>
    <w:p w14:paraId="7E7F07FF" w14:textId="77777777" w:rsidR="00E95F6B" w:rsidRPr="00AD6104" w:rsidRDefault="00E95F6B" w:rsidP="00E95F6B">
      <w:pPr>
        <w:spacing w:after="160" w:line="259" w:lineRule="auto"/>
        <w:jc w:val="right"/>
        <w:rPr>
          <w:rFonts w:eastAsia="Calibri"/>
          <w:szCs w:val="22"/>
          <w:lang w:eastAsia="en-US"/>
        </w:rPr>
      </w:pPr>
    </w:p>
    <w:p w14:paraId="6A62C4D5" w14:textId="77777777" w:rsidR="00E95F6B" w:rsidRPr="00AD6104" w:rsidRDefault="00E95F6B" w:rsidP="00E95F6B">
      <w:pPr>
        <w:spacing w:after="160" w:line="259" w:lineRule="auto"/>
        <w:rPr>
          <w:rFonts w:eastAsia="Calibri"/>
          <w:szCs w:val="22"/>
          <w:lang w:eastAsia="en-US"/>
        </w:rPr>
      </w:pPr>
    </w:p>
    <w:p w14:paraId="539E7794" w14:textId="77777777" w:rsidR="00E95F6B" w:rsidRPr="00AD6104" w:rsidRDefault="00E95F6B" w:rsidP="00E95F6B">
      <w:pPr>
        <w:spacing w:after="160" w:line="259" w:lineRule="auto"/>
        <w:rPr>
          <w:rFonts w:eastAsia="Calibri"/>
          <w:szCs w:val="22"/>
          <w:lang w:eastAsia="en-US"/>
        </w:rPr>
      </w:pP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604C006F" w:rsidR="00E95F6B" w:rsidRPr="00E139A0" w:rsidRDefault="00E95F6B" w:rsidP="00E95F6B">
      <w:pPr>
        <w:ind w:left="4248" w:firstLine="708"/>
        <w:jc w:val="both"/>
        <w:outlineLvl w:val="0"/>
        <w:rPr>
          <w:sz w:val="22"/>
          <w:szCs w:val="22"/>
        </w:rPr>
      </w:pPr>
      <w:r w:rsidRPr="00E139A0">
        <w:rPr>
          <w:sz w:val="22"/>
          <w:szCs w:val="22"/>
        </w:rPr>
        <w:lastRenderedPageBreak/>
        <w:t xml:space="preserve">Lisa </w:t>
      </w:r>
      <w:r w:rsidR="009A2C51">
        <w:rPr>
          <w:sz w:val="22"/>
          <w:szCs w:val="22"/>
        </w:rPr>
        <w:t>12</w:t>
      </w:r>
      <w:r w:rsidRPr="00E139A0">
        <w:rPr>
          <w:sz w:val="22"/>
          <w:szCs w:val="22"/>
        </w:rPr>
        <w:t>/1</w:t>
      </w:r>
    </w:p>
    <w:p w14:paraId="1E1F9DBA" w14:textId="118ADFA6"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EndPr/>
        <w:sdtContent>
          <w:r w:rsidRPr="00E139A0">
            <w:rPr>
              <w:sz w:val="22"/>
              <w:szCs w:val="22"/>
            </w:rPr>
            <w:t>[Vali kuupäev]</w:t>
          </w:r>
        </w:sdtContent>
      </w:sdt>
      <w:r w:rsidRPr="00E139A0">
        <w:rPr>
          <w:sz w:val="22"/>
          <w:szCs w:val="22"/>
        </w:rPr>
        <w:t xml:space="preserve"> raie- ja kokkuveoteenuse </w:t>
      </w:r>
      <w:r w:rsidR="00815351" w:rsidRPr="00830247">
        <w:rPr>
          <w:sz w:val="22"/>
          <w:szCs w:val="22"/>
        </w:rPr>
        <w:t>töövõtu raamlepingu</w:t>
      </w:r>
      <w:r w:rsidR="00815351" w:rsidRPr="00E139A0">
        <w:rPr>
          <w:sz w:val="22"/>
          <w:szCs w:val="22"/>
        </w:rPr>
        <w:t xml:space="preserve"> </w:t>
      </w:r>
      <w:r w:rsidRPr="00E139A0">
        <w:rPr>
          <w:sz w:val="22"/>
          <w:szCs w:val="22"/>
        </w:rPr>
        <w:t xml:space="preserve">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02F56917" w14:textId="04588739" w:rsidR="003E6049" w:rsidRPr="001646A0" w:rsidRDefault="003E6049" w:rsidP="00815351">
      <w:pPr>
        <w:spacing w:after="200" w:line="276" w:lineRule="auto"/>
        <w:rPr>
          <w:b/>
          <w:lang w:eastAsia="en-US"/>
        </w:rPr>
      </w:pPr>
    </w:p>
    <w:sectPr w:rsidR="003E6049" w:rsidRPr="001646A0" w:rsidSect="00E95F6B">
      <w:footerReference w:type="default" r:id="rId50"/>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E59D81" w14:textId="77777777" w:rsidR="0031259D" w:rsidRDefault="0031259D" w:rsidP="002061B6">
      <w:r>
        <w:separator/>
      </w:r>
    </w:p>
  </w:endnote>
  <w:endnote w:type="continuationSeparator" w:id="0">
    <w:p w14:paraId="206488F7" w14:textId="77777777" w:rsidR="0031259D" w:rsidRDefault="0031259D" w:rsidP="002061B6">
      <w:r>
        <w:continuationSeparator/>
      </w:r>
    </w:p>
  </w:endnote>
  <w:endnote w:type="continuationNotice" w:id="1">
    <w:p w14:paraId="01596FBE" w14:textId="77777777" w:rsidR="0031259D" w:rsidRDefault="003125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FDF61A" w14:textId="77777777" w:rsidR="0031259D" w:rsidRDefault="0031259D" w:rsidP="002061B6">
      <w:r>
        <w:separator/>
      </w:r>
    </w:p>
  </w:footnote>
  <w:footnote w:type="continuationSeparator" w:id="0">
    <w:p w14:paraId="450ACA90" w14:textId="77777777" w:rsidR="0031259D" w:rsidRDefault="0031259D" w:rsidP="002061B6">
      <w:r>
        <w:continuationSeparator/>
      </w:r>
    </w:p>
  </w:footnote>
  <w:footnote w:type="continuationNotice" w:id="1">
    <w:p w14:paraId="735B52AB" w14:textId="77777777" w:rsidR="0031259D" w:rsidRDefault="003125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59499DCE"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EndPr/>
      <w:sdtContent>
        <w:r>
          <w:fldChar w:fldCharType="begin"/>
        </w:r>
        <w:r>
          <w:instrText>PAGE   \* MERGEFORMAT</w:instrText>
        </w:r>
        <w:r>
          <w:fldChar w:fldCharType="separate"/>
        </w:r>
        <w:r w:rsidR="00B3639B">
          <w:rPr>
            <w:noProof/>
          </w:rPr>
          <w:t>1</w:t>
        </w:r>
        <w:r>
          <w:fldChar w:fldCharType="end"/>
        </w:r>
      </w:sdtContent>
    </w:sdt>
    <w:r>
      <w:tab/>
    </w:r>
    <w:r>
      <w:tab/>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008E9"/>
    <w:rsid w:val="00000E4A"/>
    <w:rsid w:val="00001B53"/>
    <w:rsid w:val="00013DFB"/>
    <w:rsid w:val="00014C8C"/>
    <w:rsid w:val="000154B8"/>
    <w:rsid w:val="0002006E"/>
    <w:rsid w:val="0002012A"/>
    <w:rsid w:val="00020C4F"/>
    <w:rsid w:val="0002252B"/>
    <w:rsid w:val="000255C5"/>
    <w:rsid w:val="00025C1A"/>
    <w:rsid w:val="000265CC"/>
    <w:rsid w:val="000269AC"/>
    <w:rsid w:val="000277AE"/>
    <w:rsid w:val="00033377"/>
    <w:rsid w:val="0003345F"/>
    <w:rsid w:val="00035969"/>
    <w:rsid w:val="000366D5"/>
    <w:rsid w:val="00037D72"/>
    <w:rsid w:val="00040D8E"/>
    <w:rsid w:val="000432BD"/>
    <w:rsid w:val="00043BA4"/>
    <w:rsid w:val="00045100"/>
    <w:rsid w:val="0004661B"/>
    <w:rsid w:val="00050E57"/>
    <w:rsid w:val="0005162F"/>
    <w:rsid w:val="00052067"/>
    <w:rsid w:val="00053673"/>
    <w:rsid w:val="0005383F"/>
    <w:rsid w:val="00054391"/>
    <w:rsid w:val="00055834"/>
    <w:rsid w:val="000560A6"/>
    <w:rsid w:val="000565CA"/>
    <w:rsid w:val="000571F2"/>
    <w:rsid w:val="0005728E"/>
    <w:rsid w:val="000576A2"/>
    <w:rsid w:val="00062155"/>
    <w:rsid w:val="00062A91"/>
    <w:rsid w:val="00064309"/>
    <w:rsid w:val="00064585"/>
    <w:rsid w:val="000645F0"/>
    <w:rsid w:val="00064E1B"/>
    <w:rsid w:val="00067104"/>
    <w:rsid w:val="00072B05"/>
    <w:rsid w:val="00074A85"/>
    <w:rsid w:val="000821D5"/>
    <w:rsid w:val="00083E3C"/>
    <w:rsid w:val="000857A2"/>
    <w:rsid w:val="00086CAB"/>
    <w:rsid w:val="00087116"/>
    <w:rsid w:val="0009115E"/>
    <w:rsid w:val="00091388"/>
    <w:rsid w:val="0009189E"/>
    <w:rsid w:val="00091B5B"/>
    <w:rsid w:val="000921F8"/>
    <w:rsid w:val="0009233C"/>
    <w:rsid w:val="00092B02"/>
    <w:rsid w:val="0009364A"/>
    <w:rsid w:val="0009397E"/>
    <w:rsid w:val="00094107"/>
    <w:rsid w:val="000941B7"/>
    <w:rsid w:val="000A157C"/>
    <w:rsid w:val="000A4A6C"/>
    <w:rsid w:val="000A4EFB"/>
    <w:rsid w:val="000A64D3"/>
    <w:rsid w:val="000A6869"/>
    <w:rsid w:val="000B15FB"/>
    <w:rsid w:val="000B2B8D"/>
    <w:rsid w:val="000B4271"/>
    <w:rsid w:val="000B480D"/>
    <w:rsid w:val="000B5276"/>
    <w:rsid w:val="000B78FC"/>
    <w:rsid w:val="000C1639"/>
    <w:rsid w:val="000C1C6E"/>
    <w:rsid w:val="000C33B3"/>
    <w:rsid w:val="000C53C0"/>
    <w:rsid w:val="000C65BA"/>
    <w:rsid w:val="000C6C3E"/>
    <w:rsid w:val="000C72EA"/>
    <w:rsid w:val="000D135D"/>
    <w:rsid w:val="000D13D3"/>
    <w:rsid w:val="000D1FD0"/>
    <w:rsid w:val="000D32E9"/>
    <w:rsid w:val="000D42CE"/>
    <w:rsid w:val="000D5748"/>
    <w:rsid w:val="000D65AE"/>
    <w:rsid w:val="000E023E"/>
    <w:rsid w:val="000E2097"/>
    <w:rsid w:val="000E3B44"/>
    <w:rsid w:val="000E43AA"/>
    <w:rsid w:val="000E726B"/>
    <w:rsid w:val="000E72D6"/>
    <w:rsid w:val="000F08F2"/>
    <w:rsid w:val="000F17EA"/>
    <w:rsid w:val="000F27C3"/>
    <w:rsid w:val="000F4DDA"/>
    <w:rsid w:val="000F6038"/>
    <w:rsid w:val="000F6F55"/>
    <w:rsid w:val="00102E46"/>
    <w:rsid w:val="00103750"/>
    <w:rsid w:val="00104724"/>
    <w:rsid w:val="00106A17"/>
    <w:rsid w:val="00113C17"/>
    <w:rsid w:val="0011404E"/>
    <w:rsid w:val="0011442F"/>
    <w:rsid w:val="00114444"/>
    <w:rsid w:val="0012047E"/>
    <w:rsid w:val="00121C50"/>
    <w:rsid w:val="00121F5E"/>
    <w:rsid w:val="00124CBD"/>
    <w:rsid w:val="001256FF"/>
    <w:rsid w:val="001312D5"/>
    <w:rsid w:val="00135D1D"/>
    <w:rsid w:val="0013605A"/>
    <w:rsid w:val="00136097"/>
    <w:rsid w:val="00136575"/>
    <w:rsid w:val="00141061"/>
    <w:rsid w:val="00141141"/>
    <w:rsid w:val="00145AB2"/>
    <w:rsid w:val="00151845"/>
    <w:rsid w:val="00156EC1"/>
    <w:rsid w:val="00157D8F"/>
    <w:rsid w:val="00161880"/>
    <w:rsid w:val="00161919"/>
    <w:rsid w:val="001646A0"/>
    <w:rsid w:val="00164A70"/>
    <w:rsid w:val="00164EAF"/>
    <w:rsid w:val="001710E2"/>
    <w:rsid w:val="00171EF9"/>
    <w:rsid w:val="00174F82"/>
    <w:rsid w:val="00174FBC"/>
    <w:rsid w:val="00181380"/>
    <w:rsid w:val="00186205"/>
    <w:rsid w:val="00190EA9"/>
    <w:rsid w:val="0019209C"/>
    <w:rsid w:val="00193524"/>
    <w:rsid w:val="00193755"/>
    <w:rsid w:val="0019443F"/>
    <w:rsid w:val="00194547"/>
    <w:rsid w:val="001953EB"/>
    <w:rsid w:val="00196D2B"/>
    <w:rsid w:val="001A0D6E"/>
    <w:rsid w:val="001A1F4E"/>
    <w:rsid w:val="001A6283"/>
    <w:rsid w:val="001A6A88"/>
    <w:rsid w:val="001A7B53"/>
    <w:rsid w:val="001A7E8D"/>
    <w:rsid w:val="001B27FD"/>
    <w:rsid w:val="001B2F22"/>
    <w:rsid w:val="001B309E"/>
    <w:rsid w:val="001B4304"/>
    <w:rsid w:val="001B4EC9"/>
    <w:rsid w:val="001B5B80"/>
    <w:rsid w:val="001B6551"/>
    <w:rsid w:val="001C318D"/>
    <w:rsid w:val="001C44E7"/>
    <w:rsid w:val="001C6EE4"/>
    <w:rsid w:val="001C7E8A"/>
    <w:rsid w:val="001D044F"/>
    <w:rsid w:val="001D2D80"/>
    <w:rsid w:val="001E0AEF"/>
    <w:rsid w:val="001E0F1B"/>
    <w:rsid w:val="001E1009"/>
    <w:rsid w:val="001E275D"/>
    <w:rsid w:val="001F1017"/>
    <w:rsid w:val="001F1E38"/>
    <w:rsid w:val="001F228F"/>
    <w:rsid w:val="001F361C"/>
    <w:rsid w:val="001F3934"/>
    <w:rsid w:val="001F552F"/>
    <w:rsid w:val="001F58BA"/>
    <w:rsid w:val="001F6AF9"/>
    <w:rsid w:val="001F72F8"/>
    <w:rsid w:val="00200213"/>
    <w:rsid w:val="00201578"/>
    <w:rsid w:val="00204210"/>
    <w:rsid w:val="00205CB5"/>
    <w:rsid w:val="002061B6"/>
    <w:rsid w:val="00206F9F"/>
    <w:rsid w:val="00207102"/>
    <w:rsid w:val="0021263E"/>
    <w:rsid w:val="002166FC"/>
    <w:rsid w:val="00222234"/>
    <w:rsid w:val="002234BF"/>
    <w:rsid w:val="00225088"/>
    <w:rsid w:val="002250D3"/>
    <w:rsid w:val="002250F0"/>
    <w:rsid w:val="00225B18"/>
    <w:rsid w:val="002271C4"/>
    <w:rsid w:val="00230C16"/>
    <w:rsid w:val="00233A17"/>
    <w:rsid w:val="00233CD3"/>
    <w:rsid w:val="00234FCB"/>
    <w:rsid w:val="00236164"/>
    <w:rsid w:val="002372E6"/>
    <w:rsid w:val="00241691"/>
    <w:rsid w:val="0024254B"/>
    <w:rsid w:val="00242900"/>
    <w:rsid w:val="00243990"/>
    <w:rsid w:val="00243F04"/>
    <w:rsid w:val="002527F2"/>
    <w:rsid w:val="0025496C"/>
    <w:rsid w:val="00254C45"/>
    <w:rsid w:val="002576D1"/>
    <w:rsid w:val="00257745"/>
    <w:rsid w:val="00260CFB"/>
    <w:rsid w:val="00260D06"/>
    <w:rsid w:val="00261ED6"/>
    <w:rsid w:val="00262698"/>
    <w:rsid w:val="002649EC"/>
    <w:rsid w:val="00264B74"/>
    <w:rsid w:val="002653CD"/>
    <w:rsid w:val="00270D9D"/>
    <w:rsid w:val="00272EED"/>
    <w:rsid w:val="0027357E"/>
    <w:rsid w:val="00275864"/>
    <w:rsid w:val="002861FD"/>
    <w:rsid w:val="00287EFC"/>
    <w:rsid w:val="0029106A"/>
    <w:rsid w:val="00291E02"/>
    <w:rsid w:val="00292D32"/>
    <w:rsid w:val="002960DF"/>
    <w:rsid w:val="002A1C03"/>
    <w:rsid w:val="002A2145"/>
    <w:rsid w:val="002A2489"/>
    <w:rsid w:val="002A4141"/>
    <w:rsid w:val="002A715C"/>
    <w:rsid w:val="002B00D1"/>
    <w:rsid w:val="002B2541"/>
    <w:rsid w:val="002B3ABA"/>
    <w:rsid w:val="002B5FFB"/>
    <w:rsid w:val="002C23BB"/>
    <w:rsid w:val="002C2E69"/>
    <w:rsid w:val="002C36D5"/>
    <w:rsid w:val="002C7E03"/>
    <w:rsid w:val="002D04F0"/>
    <w:rsid w:val="002D18CE"/>
    <w:rsid w:val="002D2C47"/>
    <w:rsid w:val="002D32BE"/>
    <w:rsid w:val="002D37F5"/>
    <w:rsid w:val="002D4299"/>
    <w:rsid w:val="002D5CC5"/>
    <w:rsid w:val="002D7146"/>
    <w:rsid w:val="002E0196"/>
    <w:rsid w:val="002E023B"/>
    <w:rsid w:val="002E06C8"/>
    <w:rsid w:val="002E0BAF"/>
    <w:rsid w:val="002E13E9"/>
    <w:rsid w:val="002E44A3"/>
    <w:rsid w:val="002E5CFA"/>
    <w:rsid w:val="002E69E6"/>
    <w:rsid w:val="002F208C"/>
    <w:rsid w:val="002F2B54"/>
    <w:rsid w:val="002F3BF6"/>
    <w:rsid w:val="002F4010"/>
    <w:rsid w:val="002F6217"/>
    <w:rsid w:val="002F7C0B"/>
    <w:rsid w:val="00300A1F"/>
    <w:rsid w:val="003017D2"/>
    <w:rsid w:val="003021CF"/>
    <w:rsid w:val="003043E0"/>
    <w:rsid w:val="003050FD"/>
    <w:rsid w:val="00305431"/>
    <w:rsid w:val="00305B38"/>
    <w:rsid w:val="003063BB"/>
    <w:rsid w:val="003065C3"/>
    <w:rsid w:val="00307AA0"/>
    <w:rsid w:val="0031259D"/>
    <w:rsid w:val="00314374"/>
    <w:rsid w:val="00314983"/>
    <w:rsid w:val="003153FD"/>
    <w:rsid w:val="00317775"/>
    <w:rsid w:val="003220F7"/>
    <w:rsid w:val="00322194"/>
    <w:rsid w:val="003228E2"/>
    <w:rsid w:val="00323D72"/>
    <w:rsid w:val="003257F0"/>
    <w:rsid w:val="00327EE8"/>
    <w:rsid w:val="00330699"/>
    <w:rsid w:val="003329AF"/>
    <w:rsid w:val="00332BA2"/>
    <w:rsid w:val="003335A1"/>
    <w:rsid w:val="003344E7"/>
    <w:rsid w:val="00334E6F"/>
    <w:rsid w:val="00336447"/>
    <w:rsid w:val="00336690"/>
    <w:rsid w:val="00341365"/>
    <w:rsid w:val="003419D3"/>
    <w:rsid w:val="00344888"/>
    <w:rsid w:val="00353E56"/>
    <w:rsid w:val="00356435"/>
    <w:rsid w:val="0036048B"/>
    <w:rsid w:val="003620DD"/>
    <w:rsid w:val="00363419"/>
    <w:rsid w:val="00365B01"/>
    <w:rsid w:val="0036651B"/>
    <w:rsid w:val="00370E24"/>
    <w:rsid w:val="0037243C"/>
    <w:rsid w:val="00372633"/>
    <w:rsid w:val="00372909"/>
    <w:rsid w:val="003802F4"/>
    <w:rsid w:val="00381203"/>
    <w:rsid w:val="00382F5A"/>
    <w:rsid w:val="00383A1D"/>
    <w:rsid w:val="00385D75"/>
    <w:rsid w:val="00390C22"/>
    <w:rsid w:val="0039227A"/>
    <w:rsid w:val="00392B0B"/>
    <w:rsid w:val="00392BA9"/>
    <w:rsid w:val="00393AD0"/>
    <w:rsid w:val="003945DC"/>
    <w:rsid w:val="003948E0"/>
    <w:rsid w:val="0039503C"/>
    <w:rsid w:val="00397CE0"/>
    <w:rsid w:val="003A1C05"/>
    <w:rsid w:val="003A6303"/>
    <w:rsid w:val="003B0D1E"/>
    <w:rsid w:val="003B27C2"/>
    <w:rsid w:val="003B308E"/>
    <w:rsid w:val="003B377F"/>
    <w:rsid w:val="003B78A4"/>
    <w:rsid w:val="003C5E75"/>
    <w:rsid w:val="003C6010"/>
    <w:rsid w:val="003C7128"/>
    <w:rsid w:val="003D28ED"/>
    <w:rsid w:val="003D682A"/>
    <w:rsid w:val="003D6CAA"/>
    <w:rsid w:val="003D6F94"/>
    <w:rsid w:val="003E21CD"/>
    <w:rsid w:val="003E2F41"/>
    <w:rsid w:val="003E40C6"/>
    <w:rsid w:val="003E490C"/>
    <w:rsid w:val="003E55A2"/>
    <w:rsid w:val="003E6049"/>
    <w:rsid w:val="003E7199"/>
    <w:rsid w:val="003F02E6"/>
    <w:rsid w:val="003F4E1A"/>
    <w:rsid w:val="003F58E4"/>
    <w:rsid w:val="003F6974"/>
    <w:rsid w:val="004003E9"/>
    <w:rsid w:val="004024E5"/>
    <w:rsid w:val="004058E0"/>
    <w:rsid w:val="004060AA"/>
    <w:rsid w:val="0040624E"/>
    <w:rsid w:val="00407B91"/>
    <w:rsid w:val="004102AC"/>
    <w:rsid w:val="00410CB4"/>
    <w:rsid w:val="0041185D"/>
    <w:rsid w:val="00413591"/>
    <w:rsid w:val="004143D4"/>
    <w:rsid w:val="0041675D"/>
    <w:rsid w:val="00420D7F"/>
    <w:rsid w:val="004213CF"/>
    <w:rsid w:val="00421A16"/>
    <w:rsid w:val="00422D6C"/>
    <w:rsid w:val="004230CB"/>
    <w:rsid w:val="00424853"/>
    <w:rsid w:val="004330AB"/>
    <w:rsid w:val="0043477E"/>
    <w:rsid w:val="0043488D"/>
    <w:rsid w:val="00435B22"/>
    <w:rsid w:val="00437010"/>
    <w:rsid w:val="00441E65"/>
    <w:rsid w:val="00442FDA"/>
    <w:rsid w:val="004450A4"/>
    <w:rsid w:val="00446AA3"/>
    <w:rsid w:val="0045103C"/>
    <w:rsid w:val="0045186C"/>
    <w:rsid w:val="0045256A"/>
    <w:rsid w:val="00453B3B"/>
    <w:rsid w:val="00454366"/>
    <w:rsid w:val="004548C3"/>
    <w:rsid w:val="00454FAF"/>
    <w:rsid w:val="00457159"/>
    <w:rsid w:val="00460B83"/>
    <w:rsid w:val="0046283B"/>
    <w:rsid w:val="00462DDA"/>
    <w:rsid w:val="00462E36"/>
    <w:rsid w:val="00463382"/>
    <w:rsid w:val="00467F3A"/>
    <w:rsid w:val="00470FF6"/>
    <w:rsid w:val="00471575"/>
    <w:rsid w:val="00475319"/>
    <w:rsid w:val="00481D3C"/>
    <w:rsid w:val="00482792"/>
    <w:rsid w:val="00483FAA"/>
    <w:rsid w:val="00492369"/>
    <w:rsid w:val="004926EA"/>
    <w:rsid w:val="004956C8"/>
    <w:rsid w:val="004A0F2C"/>
    <w:rsid w:val="004A1865"/>
    <w:rsid w:val="004A1FC0"/>
    <w:rsid w:val="004A2309"/>
    <w:rsid w:val="004A342F"/>
    <w:rsid w:val="004A3631"/>
    <w:rsid w:val="004A3748"/>
    <w:rsid w:val="004A3F92"/>
    <w:rsid w:val="004A45E9"/>
    <w:rsid w:val="004A48F8"/>
    <w:rsid w:val="004B0520"/>
    <w:rsid w:val="004B1A73"/>
    <w:rsid w:val="004B38AD"/>
    <w:rsid w:val="004B41F3"/>
    <w:rsid w:val="004B5A75"/>
    <w:rsid w:val="004B6771"/>
    <w:rsid w:val="004C056A"/>
    <w:rsid w:val="004C2221"/>
    <w:rsid w:val="004C3677"/>
    <w:rsid w:val="004C7D9E"/>
    <w:rsid w:val="004D1A82"/>
    <w:rsid w:val="004D21E5"/>
    <w:rsid w:val="004D22D4"/>
    <w:rsid w:val="004D2A47"/>
    <w:rsid w:val="004D3C3C"/>
    <w:rsid w:val="004D3EC6"/>
    <w:rsid w:val="004D4DD1"/>
    <w:rsid w:val="004D5FAF"/>
    <w:rsid w:val="004D6E5D"/>
    <w:rsid w:val="004E2795"/>
    <w:rsid w:val="004E2A77"/>
    <w:rsid w:val="004E3EA7"/>
    <w:rsid w:val="004E4591"/>
    <w:rsid w:val="004E4754"/>
    <w:rsid w:val="004E7903"/>
    <w:rsid w:val="004F00B8"/>
    <w:rsid w:val="004F09B7"/>
    <w:rsid w:val="004F0A6B"/>
    <w:rsid w:val="004F2EED"/>
    <w:rsid w:val="004F35F3"/>
    <w:rsid w:val="004F3727"/>
    <w:rsid w:val="004F670F"/>
    <w:rsid w:val="004F6FC0"/>
    <w:rsid w:val="004F6FF9"/>
    <w:rsid w:val="004F722C"/>
    <w:rsid w:val="005000ED"/>
    <w:rsid w:val="00500682"/>
    <w:rsid w:val="0050305C"/>
    <w:rsid w:val="00503C7F"/>
    <w:rsid w:val="005051F5"/>
    <w:rsid w:val="00505755"/>
    <w:rsid w:val="005119B7"/>
    <w:rsid w:val="00511BC6"/>
    <w:rsid w:val="00512B60"/>
    <w:rsid w:val="00513427"/>
    <w:rsid w:val="00516745"/>
    <w:rsid w:val="00521C9F"/>
    <w:rsid w:val="00522888"/>
    <w:rsid w:val="005228A4"/>
    <w:rsid w:val="00524C27"/>
    <w:rsid w:val="00525FEE"/>
    <w:rsid w:val="00526B3D"/>
    <w:rsid w:val="005277D8"/>
    <w:rsid w:val="00530BF4"/>
    <w:rsid w:val="005358DD"/>
    <w:rsid w:val="00535B2E"/>
    <w:rsid w:val="00537653"/>
    <w:rsid w:val="00542CA5"/>
    <w:rsid w:val="00544665"/>
    <w:rsid w:val="00553651"/>
    <w:rsid w:val="005553C7"/>
    <w:rsid w:val="005576D8"/>
    <w:rsid w:val="00561243"/>
    <w:rsid w:val="00562568"/>
    <w:rsid w:val="00563001"/>
    <w:rsid w:val="005630AB"/>
    <w:rsid w:val="00567846"/>
    <w:rsid w:val="00567FB5"/>
    <w:rsid w:val="00572102"/>
    <w:rsid w:val="005744DA"/>
    <w:rsid w:val="00574E61"/>
    <w:rsid w:val="00576B1C"/>
    <w:rsid w:val="005808BD"/>
    <w:rsid w:val="00583615"/>
    <w:rsid w:val="00584593"/>
    <w:rsid w:val="00586586"/>
    <w:rsid w:val="00587E2F"/>
    <w:rsid w:val="00590FF1"/>
    <w:rsid w:val="0059104E"/>
    <w:rsid w:val="00591519"/>
    <w:rsid w:val="00592B01"/>
    <w:rsid w:val="00593A38"/>
    <w:rsid w:val="005955D8"/>
    <w:rsid w:val="00597505"/>
    <w:rsid w:val="00597C86"/>
    <w:rsid w:val="005A2E1F"/>
    <w:rsid w:val="005A3965"/>
    <w:rsid w:val="005A3985"/>
    <w:rsid w:val="005A7BFE"/>
    <w:rsid w:val="005B1B9D"/>
    <w:rsid w:val="005B4DFD"/>
    <w:rsid w:val="005B70C2"/>
    <w:rsid w:val="005B7460"/>
    <w:rsid w:val="005B7997"/>
    <w:rsid w:val="005C0783"/>
    <w:rsid w:val="005C19D3"/>
    <w:rsid w:val="005C25E5"/>
    <w:rsid w:val="005C41D8"/>
    <w:rsid w:val="005C56DD"/>
    <w:rsid w:val="005C5966"/>
    <w:rsid w:val="005D0DA9"/>
    <w:rsid w:val="005D0FE5"/>
    <w:rsid w:val="005D154C"/>
    <w:rsid w:val="005D2CCC"/>
    <w:rsid w:val="005D46E4"/>
    <w:rsid w:val="005D6B5E"/>
    <w:rsid w:val="005D6BD4"/>
    <w:rsid w:val="005D7710"/>
    <w:rsid w:val="005D777F"/>
    <w:rsid w:val="005E25A3"/>
    <w:rsid w:val="005E2AED"/>
    <w:rsid w:val="005E7005"/>
    <w:rsid w:val="005E7C30"/>
    <w:rsid w:val="005F0AE6"/>
    <w:rsid w:val="005F72A3"/>
    <w:rsid w:val="005F7DEB"/>
    <w:rsid w:val="005F7FEB"/>
    <w:rsid w:val="00600F18"/>
    <w:rsid w:val="00602678"/>
    <w:rsid w:val="00602736"/>
    <w:rsid w:val="0060447E"/>
    <w:rsid w:val="006045DF"/>
    <w:rsid w:val="006062DF"/>
    <w:rsid w:val="00607F5D"/>
    <w:rsid w:val="00611CDE"/>
    <w:rsid w:val="0061535A"/>
    <w:rsid w:val="00620885"/>
    <w:rsid w:val="00620AD9"/>
    <w:rsid w:val="00626D0B"/>
    <w:rsid w:val="00626E5E"/>
    <w:rsid w:val="00627DDD"/>
    <w:rsid w:val="006336E1"/>
    <w:rsid w:val="0063585A"/>
    <w:rsid w:val="00636CF7"/>
    <w:rsid w:val="0063726B"/>
    <w:rsid w:val="00637AAA"/>
    <w:rsid w:val="00641E1B"/>
    <w:rsid w:val="0064248C"/>
    <w:rsid w:val="00642DC1"/>
    <w:rsid w:val="006446B6"/>
    <w:rsid w:val="0064498D"/>
    <w:rsid w:val="0064627A"/>
    <w:rsid w:val="00646754"/>
    <w:rsid w:val="0064750E"/>
    <w:rsid w:val="00650316"/>
    <w:rsid w:val="00650D50"/>
    <w:rsid w:val="00651DAA"/>
    <w:rsid w:val="00652B1D"/>
    <w:rsid w:val="00655E9C"/>
    <w:rsid w:val="00657DC2"/>
    <w:rsid w:val="00665327"/>
    <w:rsid w:val="006669C2"/>
    <w:rsid w:val="00670D3F"/>
    <w:rsid w:val="0067268F"/>
    <w:rsid w:val="0067394A"/>
    <w:rsid w:val="00675543"/>
    <w:rsid w:val="0067770F"/>
    <w:rsid w:val="00677C71"/>
    <w:rsid w:val="00680DD1"/>
    <w:rsid w:val="006833D9"/>
    <w:rsid w:val="00684184"/>
    <w:rsid w:val="006842D9"/>
    <w:rsid w:val="00686780"/>
    <w:rsid w:val="0069086F"/>
    <w:rsid w:val="00692402"/>
    <w:rsid w:val="006A2F14"/>
    <w:rsid w:val="006A3B1F"/>
    <w:rsid w:val="006A4100"/>
    <w:rsid w:val="006A5961"/>
    <w:rsid w:val="006A7135"/>
    <w:rsid w:val="006A72C5"/>
    <w:rsid w:val="006A781F"/>
    <w:rsid w:val="006B0B73"/>
    <w:rsid w:val="006B1416"/>
    <w:rsid w:val="006B14B8"/>
    <w:rsid w:val="006B2409"/>
    <w:rsid w:val="006B381E"/>
    <w:rsid w:val="006B3DD6"/>
    <w:rsid w:val="006B411E"/>
    <w:rsid w:val="006B6751"/>
    <w:rsid w:val="006BA501"/>
    <w:rsid w:val="006C434E"/>
    <w:rsid w:val="006C78D8"/>
    <w:rsid w:val="006C795D"/>
    <w:rsid w:val="006D0C15"/>
    <w:rsid w:val="006D2E45"/>
    <w:rsid w:val="006D446A"/>
    <w:rsid w:val="006D5419"/>
    <w:rsid w:val="006D7814"/>
    <w:rsid w:val="006D7BBF"/>
    <w:rsid w:val="006E114D"/>
    <w:rsid w:val="006E1C29"/>
    <w:rsid w:val="006E6F19"/>
    <w:rsid w:val="006E7083"/>
    <w:rsid w:val="006F14F7"/>
    <w:rsid w:val="006F2E40"/>
    <w:rsid w:val="006F3277"/>
    <w:rsid w:val="006F3818"/>
    <w:rsid w:val="006F6EE4"/>
    <w:rsid w:val="0070107C"/>
    <w:rsid w:val="007036CC"/>
    <w:rsid w:val="00703A8C"/>
    <w:rsid w:val="00705692"/>
    <w:rsid w:val="00711384"/>
    <w:rsid w:val="007145FD"/>
    <w:rsid w:val="00721683"/>
    <w:rsid w:val="0072342F"/>
    <w:rsid w:val="00723876"/>
    <w:rsid w:val="00724259"/>
    <w:rsid w:val="007243AD"/>
    <w:rsid w:val="00731BB2"/>
    <w:rsid w:val="0073499A"/>
    <w:rsid w:val="00735C7B"/>
    <w:rsid w:val="00736697"/>
    <w:rsid w:val="00737649"/>
    <w:rsid w:val="00740872"/>
    <w:rsid w:val="00742542"/>
    <w:rsid w:val="00742F66"/>
    <w:rsid w:val="00743C0D"/>
    <w:rsid w:val="007446D6"/>
    <w:rsid w:val="00745B43"/>
    <w:rsid w:val="00746038"/>
    <w:rsid w:val="007473C7"/>
    <w:rsid w:val="00747727"/>
    <w:rsid w:val="00753E4D"/>
    <w:rsid w:val="007578B7"/>
    <w:rsid w:val="007633AC"/>
    <w:rsid w:val="00763699"/>
    <w:rsid w:val="00765158"/>
    <w:rsid w:val="00767292"/>
    <w:rsid w:val="00767B9B"/>
    <w:rsid w:val="007716FE"/>
    <w:rsid w:val="00775A52"/>
    <w:rsid w:val="00775E90"/>
    <w:rsid w:val="00776B18"/>
    <w:rsid w:val="00776FAE"/>
    <w:rsid w:val="00781411"/>
    <w:rsid w:val="0078173F"/>
    <w:rsid w:val="00781CF2"/>
    <w:rsid w:val="0078275D"/>
    <w:rsid w:val="00782AED"/>
    <w:rsid w:val="00786BEB"/>
    <w:rsid w:val="0078771B"/>
    <w:rsid w:val="00787720"/>
    <w:rsid w:val="00787841"/>
    <w:rsid w:val="0079379C"/>
    <w:rsid w:val="00795CC8"/>
    <w:rsid w:val="007963A1"/>
    <w:rsid w:val="00796C00"/>
    <w:rsid w:val="0079735C"/>
    <w:rsid w:val="007A0144"/>
    <w:rsid w:val="007A1008"/>
    <w:rsid w:val="007A244A"/>
    <w:rsid w:val="007A4EBE"/>
    <w:rsid w:val="007A50D9"/>
    <w:rsid w:val="007B067E"/>
    <w:rsid w:val="007B1D71"/>
    <w:rsid w:val="007B20A7"/>
    <w:rsid w:val="007B2FC9"/>
    <w:rsid w:val="007B421D"/>
    <w:rsid w:val="007B50BE"/>
    <w:rsid w:val="007B72A8"/>
    <w:rsid w:val="007B756B"/>
    <w:rsid w:val="007C0A89"/>
    <w:rsid w:val="007C2B0F"/>
    <w:rsid w:val="007C314E"/>
    <w:rsid w:val="007C3731"/>
    <w:rsid w:val="007C68DE"/>
    <w:rsid w:val="007C7AF9"/>
    <w:rsid w:val="007D0CEA"/>
    <w:rsid w:val="007D15B5"/>
    <w:rsid w:val="007D22F0"/>
    <w:rsid w:val="007D237A"/>
    <w:rsid w:val="007D3511"/>
    <w:rsid w:val="007D3B5A"/>
    <w:rsid w:val="007D3D80"/>
    <w:rsid w:val="007D43D4"/>
    <w:rsid w:val="007D6384"/>
    <w:rsid w:val="007D6E78"/>
    <w:rsid w:val="007E029E"/>
    <w:rsid w:val="007E2951"/>
    <w:rsid w:val="007E53E8"/>
    <w:rsid w:val="007E69E2"/>
    <w:rsid w:val="007F0A1A"/>
    <w:rsid w:val="007F0CC6"/>
    <w:rsid w:val="007F1591"/>
    <w:rsid w:val="007F200C"/>
    <w:rsid w:val="007F21A6"/>
    <w:rsid w:val="007F6DF3"/>
    <w:rsid w:val="007F766E"/>
    <w:rsid w:val="007F7C57"/>
    <w:rsid w:val="00800967"/>
    <w:rsid w:val="00800A1F"/>
    <w:rsid w:val="00801756"/>
    <w:rsid w:val="00801DF3"/>
    <w:rsid w:val="00803324"/>
    <w:rsid w:val="008044F3"/>
    <w:rsid w:val="008048C0"/>
    <w:rsid w:val="00805EF7"/>
    <w:rsid w:val="00811509"/>
    <w:rsid w:val="00815351"/>
    <w:rsid w:val="008162EB"/>
    <w:rsid w:val="00821328"/>
    <w:rsid w:val="00822809"/>
    <w:rsid w:val="008229B5"/>
    <w:rsid w:val="008234C5"/>
    <w:rsid w:val="00824FAA"/>
    <w:rsid w:val="00833616"/>
    <w:rsid w:val="00835C6C"/>
    <w:rsid w:val="0084284A"/>
    <w:rsid w:val="00843A16"/>
    <w:rsid w:val="0084660E"/>
    <w:rsid w:val="008473ED"/>
    <w:rsid w:val="00847503"/>
    <w:rsid w:val="0085567D"/>
    <w:rsid w:val="008561AF"/>
    <w:rsid w:val="00856378"/>
    <w:rsid w:val="00856D24"/>
    <w:rsid w:val="00861F39"/>
    <w:rsid w:val="00863AE2"/>
    <w:rsid w:val="00863B00"/>
    <w:rsid w:val="008645C5"/>
    <w:rsid w:val="0086487E"/>
    <w:rsid w:val="0086527B"/>
    <w:rsid w:val="0086574D"/>
    <w:rsid w:val="00865F19"/>
    <w:rsid w:val="00867515"/>
    <w:rsid w:val="008736B1"/>
    <w:rsid w:val="008765F1"/>
    <w:rsid w:val="00880FCC"/>
    <w:rsid w:val="00881F7B"/>
    <w:rsid w:val="00883BC3"/>
    <w:rsid w:val="0088440A"/>
    <w:rsid w:val="008845B7"/>
    <w:rsid w:val="008845F2"/>
    <w:rsid w:val="00892E21"/>
    <w:rsid w:val="008936F5"/>
    <w:rsid w:val="008972BF"/>
    <w:rsid w:val="008A3799"/>
    <w:rsid w:val="008A44B2"/>
    <w:rsid w:val="008A47CF"/>
    <w:rsid w:val="008A54E9"/>
    <w:rsid w:val="008A573F"/>
    <w:rsid w:val="008B2CF9"/>
    <w:rsid w:val="008B304C"/>
    <w:rsid w:val="008B47C5"/>
    <w:rsid w:val="008B75C4"/>
    <w:rsid w:val="008B7CCA"/>
    <w:rsid w:val="008C092C"/>
    <w:rsid w:val="008C628E"/>
    <w:rsid w:val="008C6899"/>
    <w:rsid w:val="008D28A3"/>
    <w:rsid w:val="008D2D0F"/>
    <w:rsid w:val="008D3CC5"/>
    <w:rsid w:val="008D4574"/>
    <w:rsid w:val="008E3C17"/>
    <w:rsid w:val="008E4A44"/>
    <w:rsid w:val="008E5E67"/>
    <w:rsid w:val="008E694E"/>
    <w:rsid w:val="008E7481"/>
    <w:rsid w:val="008F030C"/>
    <w:rsid w:val="008F0766"/>
    <w:rsid w:val="008F14A0"/>
    <w:rsid w:val="008F26AF"/>
    <w:rsid w:val="008F58B4"/>
    <w:rsid w:val="008F5B4F"/>
    <w:rsid w:val="008F6401"/>
    <w:rsid w:val="008F64AE"/>
    <w:rsid w:val="009047CA"/>
    <w:rsid w:val="00907869"/>
    <w:rsid w:val="009113CC"/>
    <w:rsid w:val="00912706"/>
    <w:rsid w:val="009211C9"/>
    <w:rsid w:val="009220D7"/>
    <w:rsid w:val="00922231"/>
    <w:rsid w:val="00922F5B"/>
    <w:rsid w:val="00927EAA"/>
    <w:rsid w:val="00931DEE"/>
    <w:rsid w:val="00934CAF"/>
    <w:rsid w:val="00936F7B"/>
    <w:rsid w:val="00942646"/>
    <w:rsid w:val="00946BF6"/>
    <w:rsid w:val="00950145"/>
    <w:rsid w:val="00952223"/>
    <w:rsid w:val="00952657"/>
    <w:rsid w:val="00953BCB"/>
    <w:rsid w:val="00954FEC"/>
    <w:rsid w:val="009569AC"/>
    <w:rsid w:val="00956DC7"/>
    <w:rsid w:val="00962EA1"/>
    <w:rsid w:val="0096337C"/>
    <w:rsid w:val="009652F8"/>
    <w:rsid w:val="009661A4"/>
    <w:rsid w:val="00966D50"/>
    <w:rsid w:val="00972031"/>
    <w:rsid w:val="0097368C"/>
    <w:rsid w:val="009748CC"/>
    <w:rsid w:val="0097606C"/>
    <w:rsid w:val="00976B06"/>
    <w:rsid w:val="00976E89"/>
    <w:rsid w:val="009837E2"/>
    <w:rsid w:val="00983C1B"/>
    <w:rsid w:val="00986834"/>
    <w:rsid w:val="00987F36"/>
    <w:rsid w:val="00994E86"/>
    <w:rsid w:val="00994E94"/>
    <w:rsid w:val="0099562D"/>
    <w:rsid w:val="00995AC7"/>
    <w:rsid w:val="00995D2F"/>
    <w:rsid w:val="009961ED"/>
    <w:rsid w:val="009963FC"/>
    <w:rsid w:val="00997FD0"/>
    <w:rsid w:val="009A0304"/>
    <w:rsid w:val="009A104C"/>
    <w:rsid w:val="009A1A2D"/>
    <w:rsid w:val="009A2962"/>
    <w:rsid w:val="009A2C51"/>
    <w:rsid w:val="009A7A20"/>
    <w:rsid w:val="009B0464"/>
    <w:rsid w:val="009B7F96"/>
    <w:rsid w:val="009C4B33"/>
    <w:rsid w:val="009C5679"/>
    <w:rsid w:val="009C5BED"/>
    <w:rsid w:val="009C739A"/>
    <w:rsid w:val="009D1474"/>
    <w:rsid w:val="009D4E60"/>
    <w:rsid w:val="009E306F"/>
    <w:rsid w:val="009E41B9"/>
    <w:rsid w:val="009E4D97"/>
    <w:rsid w:val="009E6E96"/>
    <w:rsid w:val="009E7789"/>
    <w:rsid w:val="009F0134"/>
    <w:rsid w:val="009F1629"/>
    <w:rsid w:val="009F36CA"/>
    <w:rsid w:val="009F55C4"/>
    <w:rsid w:val="009F5EAF"/>
    <w:rsid w:val="009F70FF"/>
    <w:rsid w:val="00A007A1"/>
    <w:rsid w:val="00A015BE"/>
    <w:rsid w:val="00A01D5A"/>
    <w:rsid w:val="00A03862"/>
    <w:rsid w:val="00A067DD"/>
    <w:rsid w:val="00A070AF"/>
    <w:rsid w:val="00A1093B"/>
    <w:rsid w:val="00A12F7B"/>
    <w:rsid w:val="00A1428D"/>
    <w:rsid w:val="00A15071"/>
    <w:rsid w:val="00A20AE1"/>
    <w:rsid w:val="00A213C8"/>
    <w:rsid w:val="00A21D2C"/>
    <w:rsid w:val="00A22996"/>
    <w:rsid w:val="00A24389"/>
    <w:rsid w:val="00A24935"/>
    <w:rsid w:val="00A2576E"/>
    <w:rsid w:val="00A3197A"/>
    <w:rsid w:val="00A3481C"/>
    <w:rsid w:val="00A35393"/>
    <w:rsid w:val="00A3711E"/>
    <w:rsid w:val="00A37CF5"/>
    <w:rsid w:val="00A41CB6"/>
    <w:rsid w:val="00A425AD"/>
    <w:rsid w:val="00A42B98"/>
    <w:rsid w:val="00A435A0"/>
    <w:rsid w:val="00A45F5B"/>
    <w:rsid w:val="00A51582"/>
    <w:rsid w:val="00A5298C"/>
    <w:rsid w:val="00A52E46"/>
    <w:rsid w:val="00A53EA3"/>
    <w:rsid w:val="00A54506"/>
    <w:rsid w:val="00A549A6"/>
    <w:rsid w:val="00A55E44"/>
    <w:rsid w:val="00A61566"/>
    <w:rsid w:val="00A6458F"/>
    <w:rsid w:val="00A6482F"/>
    <w:rsid w:val="00A652C3"/>
    <w:rsid w:val="00A706E8"/>
    <w:rsid w:val="00A71039"/>
    <w:rsid w:val="00A72912"/>
    <w:rsid w:val="00A72E88"/>
    <w:rsid w:val="00A73D7F"/>
    <w:rsid w:val="00A754CF"/>
    <w:rsid w:val="00A758EC"/>
    <w:rsid w:val="00A80207"/>
    <w:rsid w:val="00A80A32"/>
    <w:rsid w:val="00A8118C"/>
    <w:rsid w:val="00A821AD"/>
    <w:rsid w:val="00A84F6F"/>
    <w:rsid w:val="00A86F80"/>
    <w:rsid w:val="00A87010"/>
    <w:rsid w:val="00A87E58"/>
    <w:rsid w:val="00A92CFD"/>
    <w:rsid w:val="00A934D7"/>
    <w:rsid w:val="00A9775F"/>
    <w:rsid w:val="00A97C18"/>
    <w:rsid w:val="00AA1189"/>
    <w:rsid w:val="00AA1260"/>
    <w:rsid w:val="00AA1B2B"/>
    <w:rsid w:val="00AA2F4A"/>
    <w:rsid w:val="00AA32C5"/>
    <w:rsid w:val="00AA67FD"/>
    <w:rsid w:val="00AB35DF"/>
    <w:rsid w:val="00AB57FB"/>
    <w:rsid w:val="00AB5F30"/>
    <w:rsid w:val="00AB6F48"/>
    <w:rsid w:val="00AB7E4D"/>
    <w:rsid w:val="00AB7F5F"/>
    <w:rsid w:val="00AB7FFD"/>
    <w:rsid w:val="00AC084F"/>
    <w:rsid w:val="00AC1531"/>
    <w:rsid w:val="00AC2485"/>
    <w:rsid w:val="00AC2E08"/>
    <w:rsid w:val="00AC55B7"/>
    <w:rsid w:val="00AC66D1"/>
    <w:rsid w:val="00AC7A39"/>
    <w:rsid w:val="00AD0546"/>
    <w:rsid w:val="00AD1598"/>
    <w:rsid w:val="00AD24CB"/>
    <w:rsid w:val="00AD24D2"/>
    <w:rsid w:val="00AD283A"/>
    <w:rsid w:val="00AD4141"/>
    <w:rsid w:val="00AD5B3F"/>
    <w:rsid w:val="00AD5F21"/>
    <w:rsid w:val="00AD69D2"/>
    <w:rsid w:val="00AD7F37"/>
    <w:rsid w:val="00AE2423"/>
    <w:rsid w:val="00AE394E"/>
    <w:rsid w:val="00AE39D3"/>
    <w:rsid w:val="00AE5643"/>
    <w:rsid w:val="00AE674E"/>
    <w:rsid w:val="00AF28C8"/>
    <w:rsid w:val="00AF2A71"/>
    <w:rsid w:val="00AF5F03"/>
    <w:rsid w:val="00B0016C"/>
    <w:rsid w:val="00B00219"/>
    <w:rsid w:val="00B00A22"/>
    <w:rsid w:val="00B00ED4"/>
    <w:rsid w:val="00B01BD6"/>
    <w:rsid w:val="00B03247"/>
    <w:rsid w:val="00B0533C"/>
    <w:rsid w:val="00B13893"/>
    <w:rsid w:val="00B15EE4"/>
    <w:rsid w:val="00B16C4F"/>
    <w:rsid w:val="00B206B1"/>
    <w:rsid w:val="00B20C7F"/>
    <w:rsid w:val="00B21105"/>
    <w:rsid w:val="00B24A2B"/>
    <w:rsid w:val="00B24DC4"/>
    <w:rsid w:val="00B26160"/>
    <w:rsid w:val="00B26807"/>
    <w:rsid w:val="00B30104"/>
    <w:rsid w:val="00B30483"/>
    <w:rsid w:val="00B30A4E"/>
    <w:rsid w:val="00B30FAE"/>
    <w:rsid w:val="00B350D7"/>
    <w:rsid w:val="00B35D75"/>
    <w:rsid w:val="00B3639B"/>
    <w:rsid w:val="00B40B78"/>
    <w:rsid w:val="00B4284C"/>
    <w:rsid w:val="00B45479"/>
    <w:rsid w:val="00B47884"/>
    <w:rsid w:val="00B51537"/>
    <w:rsid w:val="00B55092"/>
    <w:rsid w:val="00B55D65"/>
    <w:rsid w:val="00B56DED"/>
    <w:rsid w:val="00B6193D"/>
    <w:rsid w:val="00B627FE"/>
    <w:rsid w:val="00B62F68"/>
    <w:rsid w:val="00B64AEB"/>
    <w:rsid w:val="00B66364"/>
    <w:rsid w:val="00B664FC"/>
    <w:rsid w:val="00B67083"/>
    <w:rsid w:val="00B67648"/>
    <w:rsid w:val="00B7032B"/>
    <w:rsid w:val="00B71F0A"/>
    <w:rsid w:val="00B72881"/>
    <w:rsid w:val="00B76D86"/>
    <w:rsid w:val="00B81622"/>
    <w:rsid w:val="00B83990"/>
    <w:rsid w:val="00B85190"/>
    <w:rsid w:val="00B853C7"/>
    <w:rsid w:val="00B878B1"/>
    <w:rsid w:val="00B94A60"/>
    <w:rsid w:val="00B94F51"/>
    <w:rsid w:val="00B9659D"/>
    <w:rsid w:val="00B96C31"/>
    <w:rsid w:val="00BA1074"/>
    <w:rsid w:val="00BA1415"/>
    <w:rsid w:val="00BA1AD0"/>
    <w:rsid w:val="00BA2B44"/>
    <w:rsid w:val="00BA44DD"/>
    <w:rsid w:val="00BA4A10"/>
    <w:rsid w:val="00BA5221"/>
    <w:rsid w:val="00BB0F3C"/>
    <w:rsid w:val="00BB2824"/>
    <w:rsid w:val="00BB61C4"/>
    <w:rsid w:val="00BC4131"/>
    <w:rsid w:val="00BC46F5"/>
    <w:rsid w:val="00BD0455"/>
    <w:rsid w:val="00BD059A"/>
    <w:rsid w:val="00BD2C98"/>
    <w:rsid w:val="00BD53CE"/>
    <w:rsid w:val="00BE100D"/>
    <w:rsid w:val="00BE13C4"/>
    <w:rsid w:val="00BE445A"/>
    <w:rsid w:val="00BE5C22"/>
    <w:rsid w:val="00BE7E47"/>
    <w:rsid w:val="00BF2543"/>
    <w:rsid w:val="00BF27EC"/>
    <w:rsid w:val="00BF3D00"/>
    <w:rsid w:val="00BF429F"/>
    <w:rsid w:val="00BF42CC"/>
    <w:rsid w:val="00BF67DA"/>
    <w:rsid w:val="00BF7C5C"/>
    <w:rsid w:val="00C0185E"/>
    <w:rsid w:val="00C03133"/>
    <w:rsid w:val="00C03363"/>
    <w:rsid w:val="00C041C5"/>
    <w:rsid w:val="00C072D4"/>
    <w:rsid w:val="00C108FC"/>
    <w:rsid w:val="00C12F52"/>
    <w:rsid w:val="00C140E7"/>
    <w:rsid w:val="00C14AB4"/>
    <w:rsid w:val="00C212CB"/>
    <w:rsid w:val="00C251B7"/>
    <w:rsid w:val="00C33A12"/>
    <w:rsid w:val="00C34A3E"/>
    <w:rsid w:val="00C409B6"/>
    <w:rsid w:val="00C40C08"/>
    <w:rsid w:val="00C41644"/>
    <w:rsid w:val="00C41842"/>
    <w:rsid w:val="00C43BF8"/>
    <w:rsid w:val="00C44259"/>
    <w:rsid w:val="00C47522"/>
    <w:rsid w:val="00C47B94"/>
    <w:rsid w:val="00C47FB8"/>
    <w:rsid w:val="00C5056C"/>
    <w:rsid w:val="00C50DDE"/>
    <w:rsid w:val="00C52E3E"/>
    <w:rsid w:val="00C5332A"/>
    <w:rsid w:val="00C539E8"/>
    <w:rsid w:val="00C547F2"/>
    <w:rsid w:val="00C550A2"/>
    <w:rsid w:val="00C56BD9"/>
    <w:rsid w:val="00C602F4"/>
    <w:rsid w:val="00C611D7"/>
    <w:rsid w:val="00C61DA0"/>
    <w:rsid w:val="00C62933"/>
    <w:rsid w:val="00C6336D"/>
    <w:rsid w:val="00C6447C"/>
    <w:rsid w:val="00C662B6"/>
    <w:rsid w:val="00C70F9D"/>
    <w:rsid w:val="00C75CA1"/>
    <w:rsid w:val="00C77803"/>
    <w:rsid w:val="00C77FAE"/>
    <w:rsid w:val="00C82B93"/>
    <w:rsid w:val="00C832CD"/>
    <w:rsid w:val="00C836A6"/>
    <w:rsid w:val="00C873DA"/>
    <w:rsid w:val="00C87A95"/>
    <w:rsid w:val="00C92026"/>
    <w:rsid w:val="00C928E2"/>
    <w:rsid w:val="00CA1477"/>
    <w:rsid w:val="00CA1F2C"/>
    <w:rsid w:val="00CA4D09"/>
    <w:rsid w:val="00CA64C8"/>
    <w:rsid w:val="00CB3CFC"/>
    <w:rsid w:val="00CB5379"/>
    <w:rsid w:val="00CC22BD"/>
    <w:rsid w:val="00CC2C9B"/>
    <w:rsid w:val="00CC4D6C"/>
    <w:rsid w:val="00CC76BD"/>
    <w:rsid w:val="00CC789B"/>
    <w:rsid w:val="00CC79C2"/>
    <w:rsid w:val="00CD0628"/>
    <w:rsid w:val="00CD3BEA"/>
    <w:rsid w:val="00CD3C10"/>
    <w:rsid w:val="00CD6161"/>
    <w:rsid w:val="00CE0260"/>
    <w:rsid w:val="00CE06B9"/>
    <w:rsid w:val="00CE206A"/>
    <w:rsid w:val="00CE3C3D"/>
    <w:rsid w:val="00CE4E46"/>
    <w:rsid w:val="00CE5611"/>
    <w:rsid w:val="00CE590E"/>
    <w:rsid w:val="00CE5D61"/>
    <w:rsid w:val="00CE5E80"/>
    <w:rsid w:val="00CE6D08"/>
    <w:rsid w:val="00CF0A73"/>
    <w:rsid w:val="00CF5E79"/>
    <w:rsid w:val="00CF768B"/>
    <w:rsid w:val="00D000C4"/>
    <w:rsid w:val="00D0229C"/>
    <w:rsid w:val="00D064CD"/>
    <w:rsid w:val="00D10743"/>
    <w:rsid w:val="00D132FF"/>
    <w:rsid w:val="00D1415E"/>
    <w:rsid w:val="00D14260"/>
    <w:rsid w:val="00D20908"/>
    <w:rsid w:val="00D26AA8"/>
    <w:rsid w:val="00D32AB5"/>
    <w:rsid w:val="00D33BF4"/>
    <w:rsid w:val="00D37403"/>
    <w:rsid w:val="00D37875"/>
    <w:rsid w:val="00D403AD"/>
    <w:rsid w:val="00D41CC5"/>
    <w:rsid w:val="00D42AD7"/>
    <w:rsid w:val="00D4352B"/>
    <w:rsid w:val="00D44E19"/>
    <w:rsid w:val="00D44E5D"/>
    <w:rsid w:val="00D45836"/>
    <w:rsid w:val="00D46413"/>
    <w:rsid w:val="00D475A4"/>
    <w:rsid w:val="00D5163F"/>
    <w:rsid w:val="00D54D46"/>
    <w:rsid w:val="00D569E9"/>
    <w:rsid w:val="00D60BB7"/>
    <w:rsid w:val="00D618B4"/>
    <w:rsid w:val="00D61ED3"/>
    <w:rsid w:val="00D62302"/>
    <w:rsid w:val="00D63A1A"/>
    <w:rsid w:val="00D66A82"/>
    <w:rsid w:val="00D66B52"/>
    <w:rsid w:val="00D7019D"/>
    <w:rsid w:val="00D77DEA"/>
    <w:rsid w:val="00D8159B"/>
    <w:rsid w:val="00D83022"/>
    <w:rsid w:val="00D862C9"/>
    <w:rsid w:val="00D92E86"/>
    <w:rsid w:val="00D975E5"/>
    <w:rsid w:val="00D97624"/>
    <w:rsid w:val="00D97B98"/>
    <w:rsid w:val="00DA36CF"/>
    <w:rsid w:val="00DA382E"/>
    <w:rsid w:val="00DA5C95"/>
    <w:rsid w:val="00DA5E8F"/>
    <w:rsid w:val="00DA655D"/>
    <w:rsid w:val="00DB24D0"/>
    <w:rsid w:val="00DB25D8"/>
    <w:rsid w:val="00DB2EBF"/>
    <w:rsid w:val="00DB4190"/>
    <w:rsid w:val="00DB6E91"/>
    <w:rsid w:val="00DB7CD5"/>
    <w:rsid w:val="00DC2F16"/>
    <w:rsid w:val="00DC52A0"/>
    <w:rsid w:val="00DC6910"/>
    <w:rsid w:val="00DD21F7"/>
    <w:rsid w:val="00DD3196"/>
    <w:rsid w:val="00DD5536"/>
    <w:rsid w:val="00DD5BFA"/>
    <w:rsid w:val="00DD76A7"/>
    <w:rsid w:val="00DE0D46"/>
    <w:rsid w:val="00DE10B3"/>
    <w:rsid w:val="00DE11E1"/>
    <w:rsid w:val="00DE3828"/>
    <w:rsid w:val="00DE5406"/>
    <w:rsid w:val="00DE79D3"/>
    <w:rsid w:val="00DF2415"/>
    <w:rsid w:val="00DF2C8D"/>
    <w:rsid w:val="00DF322A"/>
    <w:rsid w:val="00DF33DE"/>
    <w:rsid w:val="00DF3CAF"/>
    <w:rsid w:val="00DF5052"/>
    <w:rsid w:val="00DF6BD3"/>
    <w:rsid w:val="00DF7D55"/>
    <w:rsid w:val="00E003F5"/>
    <w:rsid w:val="00E05F39"/>
    <w:rsid w:val="00E11584"/>
    <w:rsid w:val="00E12027"/>
    <w:rsid w:val="00E17D3C"/>
    <w:rsid w:val="00E23279"/>
    <w:rsid w:val="00E24141"/>
    <w:rsid w:val="00E258B4"/>
    <w:rsid w:val="00E27572"/>
    <w:rsid w:val="00E31071"/>
    <w:rsid w:val="00E3151D"/>
    <w:rsid w:val="00E31946"/>
    <w:rsid w:val="00E34210"/>
    <w:rsid w:val="00E351AD"/>
    <w:rsid w:val="00E43AFA"/>
    <w:rsid w:val="00E43F4D"/>
    <w:rsid w:val="00E441F6"/>
    <w:rsid w:val="00E4493D"/>
    <w:rsid w:val="00E449E8"/>
    <w:rsid w:val="00E4667F"/>
    <w:rsid w:val="00E46C29"/>
    <w:rsid w:val="00E50A7A"/>
    <w:rsid w:val="00E51BEB"/>
    <w:rsid w:val="00E53946"/>
    <w:rsid w:val="00E54576"/>
    <w:rsid w:val="00E56DEA"/>
    <w:rsid w:val="00E63062"/>
    <w:rsid w:val="00E64A4F"/>
    <w:rsid w:val="00E6614E"/>
    <w:rsid w:val="00E70181"/>
    <w:rsid w:val="00E703C9"/>
    <w:rsid w:val="00E718F8"/>
    <w:rsid w:val="00E7205E"/>
    <w:rsid w:val="00E73B45"/>
    <w:rsid w:val="00E75A80"/>
    <w:rsid w:val="00E81B08"/>
    <w:rsid w:val="00E828F6"/>
    <w:rsid w:val="00E82F74"/>
    <w:rsid w:val="00E837C8"/>
    <w:rsid w:val="00E855B9"/>
    <w:rsid w:val="00E855C7"/>
    <w:rsid w:val="00E8562C"/>
    <w:rsid w:val="00E91679"/>
    <w:rsid w:val="00E933DD"/>
    <w:rsid w:val="00E95F6B"/>
    <w:rsid w:val="00EA1909"/>
    <w:rsid w:val="00EA1A51"/>
    <w:rsid w:val="00EA4712"/>
    <w:rsid w:val="00EA4949"/>
    <w:rsid w:val="00EA5364"/>
    <w:rsid w:val="00EA7950"/>
    <w:rsid w:val="00EB0CBF"/>
    <w:rsid w:val="00EB1B79"/>
    <w:rsid w:val="00EC1E76"/>
    <w:rsid w:val="00EC2C83"/>
    <w:rsid w:val="00EC30D1"/>
    <w:rsid w:val="00EC38B0"/>
    <w:rsid w:val="00EC394F"/>
    <w:rsid w:val="00EC405B"/>
    <w:rsid w:val="00EC526A"/>
    <w:rsid w:val="00EC5C3C"/>
    <w:rsid w:val="00EC70C0"/>
    <w:rsid w:val="00EC7778"/>
    <w:rsid w:val="00ED0EF9"/>
    <w:rsid w:val="00ED1D05"/>
    <w:rsid w:val="00ED2061"/>
    <w:rsid w:val="00ED737C"/>
    <w:rsid w:val="00ED772F"/>
    <w:rsid w:val="00EE2194"/>
    <w:rsid w:val="00EF093D"/>
    <w:rsid w:val="00EF207E"/>
    <w:rsid w:val="00EF366F"/>
    <w:rsid w:val="00EF43B3"/>
    <w:rsid w:val="00EF5051"/>
    <w:rsid w:val="00EF64B8"/>
    <w:rsid w:val="00EF6C7B"/>
    <w:rsid w:val="00F0011E"/>
    <w:rsid w:val="00F0040A"/>
    <w:rsid w:val="00F01C85"/>
    <w:rsid w:val="00F03CE3"/>
    <w:rsid w:val="00F06C89"/>
    <w:rsid w:val="00F06F18"/>
    <w:rsid w:val="00F07C00"/>
    <w:rsid w:val="00F14369"/>
    <w:rsid w:val="00F161A4"/>
    <w:rsid w:val="00F172C5"/>
    <w:rsid w:val="00F204DB"/>
    <w:rsid w:val="00F2092A"/>
    <w:rsid w:val="00F2397D"/>
    <w:rsid w:val="00F23B34"/>
    <w:rsid w:val="00F23C88"/>
    <w:rsid w:val="00F23DEC"/>
    <w:rsid w:val="00F253AE"/>
    <w:rsid w:val="00F2609C"/>
    <w:rsid w:val="00F331B8"/>
    <w:rsid w:val="00F33540"/>
    <w:rsid w:val="00F33C98"/>
    <w:rsid w:val="00F34471"/>
    <w:rsid w:val="00F3528A"/>
    <w:rsid w:val="00F3662E"/>
    <w:rsid w:val="00F424F4"/>
    <w:rsid w:val="00F427B0"/>
    <w:rsid w:val="00F44514"/>
    <w:rsid w:val="00F45342"/>
    <w:rsid w:val="00F46680"/>
    <w:rsid w:val="00F51A63"/>
    <w:rsid w:val="00F56CF2"/>
    <w:rsid w:val="00F5733A"/>
    <w:rsid w:val="00F60AD3"/>
    <w:rsid w:val="00F629EF"/>
    <w:rsid w:val="00F62FD8"/>
    <w:rsid w:val="00F667E5"/>
    <w:rsid w:val="00F669BD"/>
    <w:rsid w:val="00F66A0C"/>
    <w:rsid w:val="00F7145D"/>
    <w:rsid w:val="00F7170C"/>
    <w:rsid w:val="00F7272C"/>
    <w:rsid w:val="00F72CD1"/>
    <w:rsid w:val="00F7552D"/>
    <w:rsid w:val="00F76A6E"/>
    <w:rsid w:val="00F817B7"/>
    <w:rsid w:val="00F823B5"/>
    <w:rsid w:val="00F82E65"/>
    <w:rsid w:val="00F83F01"/>
    <w:rsid w:val="00F84118"/>
    <w:rsid w:val="00F84FD4"/>
    <w:rsid w:val="00F85D16"/>
    <w:rsid w:val="00F86EA5"/>
    <w:rsid w:val="00F90774"/>
    <w:rsid w:val="00F93D89"/>
    <w:rsid w:val="00F93DCA"/>
    <w:rsid w:val="00F94A56"/>
    <w:rsid w:val="00F97660"/>
    <w:rsid w:val="00FA0916"/>
    <w:rsid w:val="00FA5756"/>
    <w:rsid w:val="00FA615E"/>
    <w:rsid w:val="00FA6E52"/>
    <w:rsid w:val="00FA7B25"/>
    <w:rsid w:val="00FA7FD0"/>
    <w:rsid w:val="00FB3C0F"/>
    <w:rsid w:val="00FC0DB6"/>
    <w:rsid w:val="00FC1BFA"/>
    <w:rsid w:val="00FC4373"/>
    <w:rsid w:val="00FC6B44"/>
    <w:rsid w:val="00FC77D2"/>
    <w:rsid w:val="00FC796A"/>
    <w:rsid w:val="00FD0DF7"/>
    <w:rsid w:val="00FD1D1D"/>
    <w:rsid w:val="00FD1D63"/>
    <w:rsid w:val="00FD72C5"/>
    <w:rsid w:val="00FE09D4"/>
    <w:rsid w:val="00FE14FE"/>
    <w:rsid w:val="00FE1D59"/>
    <w:rsid w:val="00FE2339"/>
    <w:rsid w:val="00FE36D7"/>
    <w:rsid w:val="00FE55F3"/>
    <w:rsid w:val="00FF478C"/>
    <w:rsid w:val="00FF4843"/>
    <w:rsid w:val="00FF5414"/>
    <w:rsid w:val="00FF555A"/>
    <w:rsid w:val="00FF58C1"/>
    <w:rsid w:val="00FF6CBB"/>
    <w:rsid w:val="00FF7082"/>
    <w:rsid w:val="01A75D84"/>
    <w:rsid w:val="0262A6F4"/>
    <w:rsid w:val="028B420F"/>
    <w:rsid w:val="04731A02"/>
    <w:rsid w:val="06940BBE"/>
    <w:rsid w:val="086D897B"/>
    <w:rsid w:val="08EAEE26"/>
    <w:rsid w:val="08F6696E"/>
    <w:rsid w:val="09C17DD3"/>
    <w:rsid w:val="0AD0C0B7"/>
    <w:rsid w:val="0AEB5574"/>
    <w:rsid w:val="0BF57811"/>
    <w:rsid w:val="0D7BDB5C"/>
    <w:rsid w:val="0DE893A9"/>
    <w:rsid w:val="0EFC8AFD"/>
    <w:rsid w:val="0F1BA362"/>
    <w:rsid w:val="1077F3CB"/>
    <w:rsid w:val="11B4A24F"/>
    <w:rsid w:val="11DD688B"/>
    <w:rsid w:val="11E55A21"/>
    <w:rsid w:val="1208E6B0"/>
    <w:rsid w:val="12BDBAA9"/>
    <w:rsid w:val="12CC0169"/>
    <w:rsid w:val="12E86067"/>
    <w:rsid w:val="13436404"/>
    <w:rsid w:val="141622F9"/>
    <w:rsid w:val="143F51A6"/>
    <w:rsid w:val="14DD7946"/>
    <w:rsid w:val="14EC3C6B"/>
    <w:rsid w:val="17A12696"/>
    <w:rsid w:val="17F9C22E"/>
    <w:rsid w:val="1818C794"/>
    <w:rsid w:val="18600117"/>
    <w:rsid w:val="193FCCF6"/>
    <w:rsid w:val="19E15AA3"/>
    <w:rsid w:val="1B33AAF5"/>
    <w:rsid w:val="1CB56742"/>
    <w:rsid w:val="1E70B98C"/>
    <w:rsid w:val="1F2C93F1"/>
    <w:rsid w:val="1F9D3356"/>
    <w:rsid w:val="1FDECA9B"/>
    <w:rsid w:val="2195A944"/>
    <w:rsid w:val="21C48139"/>
    <w:rsid w:val="22339027"/>
    <w:rsid w:val="232E0C26"/>
    <w:rsid w:val="25854F98"/>
    <w:rsid w:val="25E2BC26"/>
    <w:rsid w:val="2850AD3C"/>
    <w:rsid w:val="28D73185"/>
    <w:rsid w:val="28DFFEE8"/>
    <w:rsid w:val="29C34FB6"/>
    <w:rsid w:val="29F2948D"/>
    <w:rsid w:val="2C9C3AD0"/>
    <w:rsid w:val="2DA47D9D"/>
    <w:rsid w:val="2ED02DDC"/>
    <w:rsid w:val="3190CB6E"/>
    <w:rsid w:val="327E622F"/>
    <w:rsid w:val="32EEA596"/>
    <w:rsid w:val="3309BB76"/>
    <w:rsid w:val="332A49F5"/>
    <w:rsid w:val="33A4436F"/>
    <w:rsid w:val="340C37A8"/>
    <w:rsid w:val="340EAC06"/>
    <w:rsid w:val="3431E911"/>
    <w:rsid w:val="34C788BA"/>
    <w:rsid w:val="350ABE86"/>
    <w:rsid w:val="353DED13"/>
    <w:rsid w:val="35DED997"/>
    <w:rsid w:val="35F23985"/>
    <w:rsid w:val="3A14E9C6"/>
    <w:rsid w:val="3B38D203"/>
    <w:rsid w:val="3C564559"/>
    <w:rsid w:val="3DD0CC2C"/>
    <w:rsid w:val="3EA7DAA4"/>
    <w:rsid w:val="3F7B3E32"/>
    <w:rsid w:val="4365BA00"/>
    <w:rsid w:val="4443496F"/>
    <w:rsid w:val="4460C074"/>
    <w:rsid w:val="44668B43"/>
    <w:rsid w:val="44E8086D"/>
    <w:rsid w:val="471A27D1"/>
    <w:rsid w:val="48C94023"/>
    <w:rsid w:val="49DD34F1"/>
    <w:rsid w:val="4AA6FA68"/>
    <w:rsid w:val="4E366FD4"/>
    <w:rsid w:val="4FA031C3"/>
    <w:rsid w:val="5076A7A3"/>
    <w:rsid w:val="51A0268B"/>
    <w:rsid w:val="52331F2C"/>
    <w:rsid w:val="533D6FD5"/>
    <w:rsid w:val="561AD281"/>
    <w:rsid w:val="5992415B"/>
    <w:rsid w:val="5A54216F"/>
    <w:rsid w:val="5A67874B"/>
    <w:rsid w:val="5A82793A"/>
    <w:rsid w:val="5A8770FC"/>
    <w:rsid w:val="5BFB4D6A"/>
    <w:rsid w:val="5CC3914F"/>
    <w:rsid w:val="5DA4A452"/>
    <w:rsid w:val="6140A4C9"/>
    <w:rsid w:val="61C0B5CC"/>
    <w:rsid w:val="61D4C4C6"/>
    <w:rsid w:val="634C7074"/>
    <w:rsid w:val="63A66FAF"/>
    <w:rsid w:val="64DDD1FC"/>
    <w:rsid w:val="65164BF4"/>
    <w:rsid w:val="66E03A29"/>
    <w:rsid w:val="6AD5F3BB"/>
    <w:rsid w:val="6B722F17"/>
    <w:rsid w:val="6B78F2A3"/>
    <w:rsid w:val="6C7B9230"/>
    <w:rsid w:val="6DC190CD"/>
    <w:rsid w:val="6E7D837D"/>
    <w:rsid w:val="6EDA99D6"/>
    <w:rsid w:val="6F61BAF1"/>
    <w:rsid w:val="6FE56B11"/>
    <w:rsid w:val="7060DEFC"/>
    <w:rsid w:val="70EB51BD"/>
    <w:rsid w:val="71667B46"/>
    <w:rsid w:val="73147823"/>
    <w:rsid w:val="73B658D7"/>
    <w:rsid w:val="76C22B3F"/>
    <w:rsid w:val="76EA06B5"/>
    <w:rsid w:val="77522962"/>
    <w:rsid w:val="776A7DF6"/>
    <w:rsid w:val="7C0F8491"/>
    <w:rsid w:val="7CEFB559"/>
    <w:rsid w:val="7D5EB5AD"/>
    <w:rsid w:val="7F476E7E"/>
    <w:rsid w:val="7F89A798"/>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B134FC9A-F8C0-42A0-B0F5-EDFC137157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B71F0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image" Target="media/image3.png"/><Relationship Id="rId26" Type="http://schemas.openxmlformats.org/officeDocument/2006/relationships/image" Target="media/image11.jpeg"/><Relationship Id="rId39" Type="http://schemas.openxmlformats.org/officeDocument/2006/relationships/footer" Target="footer3.xml"/><Relationship Id="rId21" Type="http://schemas.openxmlformats.org/officeDocument/2006/relationships/image" Target="media/image6.png"/><Relationship Id="rId34" Type="http://schemas.openxmlformats.org/officeDocument/2006/relationships/image" Target="media/image18.JPG"/><Relationship Id="rId42" Type="http://schemas.openxmlformats.org/officeDocument/2006/relationships/image" Target="media/image25.emf"/><Relationship Id="rId47" Type="http://schemas.openxmlformats.org/officeDocument/2006/relationships/image" Target="media/image30.emf"/><Relationship Id="rId50"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9.jpe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3.emf"/><Relationship Id="rId45" Type="http://schemas.openxmlformats.org/officeDocument/2006/relationships/image" Target="media/image28.emf"/><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7.emf"/><Relationship Id="rId52"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image" Target="media/image7.jpeg"/><Relationship Id="rId27" Type="http://schemas.openxmlformats.org/officeDocument/2006/relationships/image" Target="media/image12.JPG"/><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6.emf"/><Relationship Id="rId48"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image" Target="media/image2.emf"/><Relationship Id="rId25" Type="http://schemas.openxmlformats.org/officeDocument/2006/relationships/image" Target="media/image10.jpe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29.emf"/><Relationship Id="rId20" Type="http://schemas.openxmlformats.org/officeDocument/2006/relationships/image" Target="media/image5.png"/><Relationship Id="rId41"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footer" Target="footer2.xml"/><Relationship Id="rId36" Type="http://schemas.openxmlformats.org/officeDocument/2006/relationships/image" Target="media/image20.JPG"/><Relationship Id="rId49"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
      <w:docPartPr>
        <w:name w:val="593E45AE16334527851941C52752BA21"/>
        <w:category>
          <w:name w:val="General"/>
          <w:gallery w:val="placeholder"/>
        </w:category>
        <w:types>
          <w:type w:val="bbPlcHdr"/>
        </w:types>
        <w:behaviors>
          <w:behavior w:val="content"/>
        </w:behaviors>
        <w:guid w:val="{9D0A5248-724F-4DB3-B68D-C1C95CBA9ED8}"/>
      </w:docPartPr>
      <w:docPartBody>
        <w:p w:rsidR="00E3328D" w:rsidRDefault="00665327" w:rsidP="00665327">
          <w:pPr>
            <w:pStyle w:val="593E45AE16334527851941C52752BA21"/>
          </w:pPr>
          <w:r w:rsidRPr="00BE118B">
            <w:rPr>
              <w:rStyle w:val="PlaceholderText"/>
            </w:rPr>
            <w:t>Click here to enter a date.</w:t>
          </w:r>
        </w:p>
      </w:docPartBody>
    </w:docPart>
    <w:docPart>
      <w:docPartPr>
        <w:name w:val="E4A2B7DF496A41ADB35D13147DED1BAC"/>
        <w:category>
          <w:name w:val="General"/>
          <w:gallery w:val="placeholder"/>
        </w:category>
        <w:types>
          <w:type w:val="bbPlcHdr"/>
        </w:types>
        <w:behaviors>
          <w:behavior w:val="content"/>
        </w:behaviors>
        <w:guid w:val="{4F5C7134-D64F-4035-97ED-237EB748A8B2}"/>
      </w:docPartPr>
      <w:docPartBody>
        <w:p w:rsidR="00D2496A" w:rsidRDefault="006B14B8" w:rsidP="006B14B8">
          <w:pPr>
            <w:pStyle w:val="E4A2B7DF496A41ADB35D13147DED1BAC"/>
          </w:pPr>
          <w:r w:rsidRPr="00BE118B">
            <w:rPr>
              <w:rStyle w:val="PlaceholderText"/>
            </w:rPr>
            <w:t>Choose an item.</w:t>
          </w:r>
        </w:p>
      </w:docPartBody>
    </w:docPart>
    <w:docPart>
      <w:docPartPr>
        <w:name w:val="95E6D6A60DBB49128F1845C8FC638BF6"/>
        <w:category>
          <w:name w:val="General"/>
          <w:gallery w:val="placeholder"/>
        </w:category>
        <w:types>
          <w:type w:val="bbPlcHdr"/>
        </w:types>
        <w:behaviors>
          <w:behavior w:val="content"/>
        </w:behaviors>
        <w:guid w:val="{D3683A32-9114-4E4B-90E5-216D61BA15E5}"/>
      </w:docPartPr>
      <w:docPartBody>
        <w:p w:rsidR="00D2496A" w:rsidRDefault="006B14B8" w:rsidP="006B14B8">
          <w:pPr>
            <w:pStyle w:val="95E6D6A60DBB49128F1845C8FC638BF6"/>
          </w:pPr>
          <w:r w:rsidRPr="00BE118B">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Yu Mincho">
    <w:altName w:val="游明朝"/>
    <w:panose1 w:val="00000000000000000000"/>
    <w:charset w:val="80"/>
    <w:family w:val="roman"/>
    <w:notTrueType/>
    <w:pitch w:val="default"/>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25C1A"/>
    <w:rsid w:val="00066560"/>
    <w:rsid w:val="000B15FB"/>
    <w:rsid w:val="000C3D6D"/>
    <w:rsid w:val="000C53C0"/>
    <w:rsid w:val="000E2097"/>
    <w:rsid w:val="000F4DDA"/>
    <w:rsid w:val="00106E72"/>
    <w:rsid w:val="001578BD"/>
    <w:rsid w:val="001B2F22"/>
    <w:rsid w:val="001C7565"/>
    <w:rsid w:val="0021313B"/>
    <w:rsid w:val="00230698"/>
    <w:rsid w:val="002649EC"/>
    <w:rsid w:val="002D37F5"/>
    <w:rsid w:val="002F208C"/>
    <w:rsid w:val="00327DCE"/>
    <w:rsid w:val="00327EE8"/>
    <w:rsid w:val="00340D54"/>
    <w:rsid w:val="00353E56"/>
    <w:rsid w:val="0037577E"/>
    <w:rsid w:val="00382DCF"/>
    <w:rsid w:val="003A1C05"/>
    <w:rsid w:val="00453B3B"/>
    <w:rsid w:val="004545D9"/>
    <w:rsid w:val="004572DE"/>
    <w:rsid w:val="00462E36"/>
    <w:rsid w:val="00471483"/>
    <w:rsid w:val="004A0F2C"/>
    <w:rsid w:val="004C0FF7"/>
    <w:rsid w:val="004C55A6"/>
    <w:rsid w:val="005664EA"/>
    <w:rsid w:val="00580A26"/>
    <w:rsid w:val="00592B01"/>
    <w:rsid w:val="005C2C57"/>
    <w:rsid w:val="00627DDD"/>
    <w:rsid w:val="0064622F"/>
    <w:rsid w:val="00646754"/>
    <w:rsid w:val="00665327"/>
    <w:rsid w:val="00680D76"/>
    <w:rsid w:val="006B14B8"/>
    <w:rsid w:val="006C463D"/>
    <w:rsid w:val="006C795D"/>
    <w:rsid w:val="00781411"/>
    <w:rsid w:val="007D0BE7"/>
    <w:rsid w:val="007D0CEA"/>
    <w:rsid w:val="00801BB0"/>
    <w:rsid w:val="00842E84"/>
    <w:rsid w:val="008521B4"/>
    <w:rsid w:val="008E4A44"/>
    <w:rsid w:val="008E7481"/>
    <w:rsid w:val="008F0766"/>
    <w:rsid w:val="009569AC"/>
    <w:rsid w:val="00972031"/>
    <w:rsid w:val="009D7AF3"/>
    <w:rsid w:val="009F5C15"/>
    <w:rsid w:val="00A25C9A"/>
    <w:rsid w:val="00A35393"/>
    <w:rsid w:val="00AD4251"/>
    <w:rsid w:val="00AD4DE6"/>
    <w:rsid w:val="00B664FC"/>
    <w:rsid w:val="00BB4290"/>
    <w:rsid w:val="00BF27EC"/>
    <w:rsid w:val="00C31448"/>
    <w:rsid w:val="00C505BE"/>
    <w:rsid w:val="00CC3354"/>
    <w:rsid w:val="00CE6533"/>
    <w:rsid w:val="00D2496A"/>
    <w:rsid w:val="00DC3398"/>
    <w:rsid w:val="00E01BAB"/>
    <w:rsid w:val="00E047A0"/>
    <w:rsid w:val="00E139A6"/>
    <w:rsid w:val="00E3328D"/>
    <w:rsid w:val="00E55998"/>
    <w:rsid w:val="00E70B11"/>
    <w:rsid w:val="00E71A2A"/>
    <w:rsid w:val="00EA4712"/>
    <w:rsid w:val="00ED772F"/>
    <w:rsid w:val="00F06D8E"/>
    <w:rsid w:val="00F11B13"/>
    <w:rsid w:val="00F5655F"/>
    <w:rsid w:val="00FD5A35"/>
    <w:rsid w:val="00FD72C5"/>
    <w:rsid w:val="00FF58C1"/>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B14B8"/>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593E45AE16334527851941C52752BA21">
    <w:name w:val="593E45AE16334527851941C52752BA21"/>
    <w:rsid w:val="00665327"/>
    <w:pPr>
      <w:spacing w:line="278" w:lineRule="auto"/>
    </w:pPr>
    <w:rPr>
      <w:kern w:val="2"/>
      <w:sz w:val="24"/>
      <w:szCs w:val="24"/>
      <w14:ligatures w14:val="standardContextual"/>
    </w:rPr>
  </w:style>
  <w:style w:type="paragraph" w:customStyle="1" w:styleId="E4A2B7DF496A41ADB35D13147DED1BAC">
    <w:name w:val="E4A2B7DF496A41ADB35D13147DED1BAC"/>
    <w:rsid w:val="006B14B8"/>
    <w:pPr>
      <w:spacing w:line="278" w:lineRule="auto"/>
    </w:pPr>
    <w:rPr>
      <w:kern w:val="2"/>
      <w:sz w:val="24"/>
      <w:szCs w:val="24"/>
      <w14:ligatures w14:val="standardContextual"/>
    </w:rPr>
  </w:style>
  <w:style w:type="paragraph" w:customStyle="1" w:styleId="95E6D6A60DBB49128F1845C8FC638BF6">
    <w:name w:val="95E6D6A60DBB49128F1845C8FC638BF6"/>
    <w:rsid w:val="006B14B8"/>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2.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3573870-3793-42A8-BDB5-93AB452135DF}">
  <ds:schemaRefs>
    <ds:schemaRef ds:uri="http://schemas.microsoft.com/sharepoint/v3/contenttype/forms"/>
  </ds:schemaRefs>
</ds:datastoreItem>
</file>

<file path=customXml/itemProps4.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93</TotalTime>
  <Pages>55</Pages>
  <Words>13367</Words>
  <Characters>77531</Characters>
  <Application>Microsoft Office Word</Application>
  <DocSecurity>0</DocSecurity>
  <Lines>646</Lines>
  <Paragraphs>181</Paragraphs>
  <ScaleCrop>false</ScaleCrop>
  <Company>RMK</Company>
  <LinksUpToDate>false</LinksUpToDate>
  <CharactersWithSpaces>90717</CharactersWithSpaces>
  <SharedDoc>false</SharedDoc>
  <HLinks>
    <vt:vector size="24" baseType="variant">
      <vt:variant>
        <vt:i4>1507336</vt:i4>
      </vt:variant>
      <vt:variant>
        <vt:i4>24</vt:i4>
      </vt:variant>
      <vt:variant>
        <vt:i4>0</vt:i4>
      </vt:variant>
      <vt:variant>
        <vt:i4>5</vt:i4>
      </vt:variant>
      <vt:variant>
        <vt:lpwstr>http://rmkapps.rmk.ee/ad/download/ee.rmk.android.apps.amk</vt:lpwstr>
      </vt:variant>
      <vt:variant>
        <vt:lpwstr/>
      </vt:variant>
      <vt:variant>
        <vt:i4>5505042</vt:i4>
      </vt:variant>
      <vt:variant>
        <vt:i4>21</vt:i4>
      </vt:variant>
      <vt:variant>
        <vt:i4>0</vt:i4>
      </vt:variant>
      <vt:variant>
        <vt:i4>5</vt:i4>
      </vt:variant>
      <vt:variant>
        <vt:lpwstr>http://rmkapps.rmk.ee/ad/download/ee.rmk.android.manuals</vt:lpwstr>
      </vt:variant>
      <vt:variant>
        <vt:lpwstr/>
      </vt:variant>
      <vt:variant>
        <vt:i4>6029387</vt:i4>
      </vt:variant>
      <vt:variant>
        <vt:i4>18</vt:i4>
      </vt:variant>
      <vt:variant>
        <vt:i4>0</vt:i4>
      </vt:variant>
      <vt:variant>
        <vt:i4>5</vt:i4>
      </vt:variant>
      <vt:variant>
        <vt:lpwstr>http://rmkapps.rmk.ee/ad/download/ee.rmk.tractoroperator</vt:lpwstr>
      </vt:variant>
      <vt:variant>
        <vt:lpwstr/>
      </vt:variant>
      <vt:variant>
        <vt:i4>7143425</vt:i4>
      </vt:variant>
      <vt:variant>
        <vt:i4>0</vt:i4>
      </vt:variant>
      <vt:variant>
        <vt:i4>0</vt:i4>
      </vt:variant>
      <vt:variant>
        <vt:i4>5</vt:i4>
      </vt:variant>
      <vt:variant>
        <vt:lpwstr>mailto:jaana.hanikat@rmk.ee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322</cp:revision>
  <cp:lastPrinted>2021-08-12T04:14:00Z</cp:lastPrinted>
  <dcterms:created xsi:type="dcterms:W3CDTF">2025-09-12T19:55:00Z</dcterms:created>
  <dcterms:modified xsi:type="dcterms:W3CDTF">2026-03-13T09:30:00Z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